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78B0A" w14:textId="51C69016" w:rsidR="00083B88" w:rsidRPr="00083B88" w:rsidRDefault="009A2247" w:rsidP="005178B0">
      <w:pPr>
        <w:rPr>
          <w:sz w:val="22"/>
        </w:rPr>
      </w:pPr>
      <w:r w:rsidRPr="00083B88">
        <w:rPr>
          <w:noProof/>
          <w:sz w:val="22"/>
          <w:lang w:val="en-US"/>
        </w:rPr>
        <w:drawing>
          <wp:anchor distT="0" distB="0" distL="114300" distR="114300" simplePos="0" relativeHeight="251658240" behindDoc="0" locked="0" layoutInCell="1" allowOverlap="1" wp14:anchorId="3E37F8B9" wp14:editId="7FB470D1">
            <wp:simplePos x="0" y="0"/>
            <wp:positionH relativeFrom="page">
              <wp:posOffset>600075</wp:posOffset>
            </wp:positionH>
            <wp:positionV relativeFrom="paragraph">
              <wp:posOffset>-362585</wp:posOffset>
            </wp:positionV>
            <wp:extent cx="5965825" cy="985520"/>
            <wp:effectExtent l="0" t="0" r="0" b="0"/>
            <wp:wrapNone/>
            <wp:docPr id="46961638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98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F4DB8A" w14:textId="7ED52A23" w:rsidR="00083B88" w:rsidRPr="00083B88" w:rsidRDefault="00083B88" w:rsidP="005178B0">
      <w:pPr>
        <w:rPr>
          <w:sz w:val="22"/>
        </w:rPr>
      </w:pPr>
    </w:p>
    <w:p w14:paraId="64C17505" w14:textId="3587A9B9" w:rsidR="00083B88" w:rsidRPr="00083B88" w:rsidRDefault="00083B88" w:rsidP="005178B0">
      <w:pPr>
        <w:rPr>
          <w:sz w:val="22"/>
        </w:rPr>
      </w:pPr>
    </w:p>
    <w:p w14:paraId="33621388" w14:textId="616744C8" w:rsidR="00083B88" w:rsidRPr="00083B88" w:rsidRDefault="00083B88" w:rsidP="005178B0">
      <w:pPr>
        <w:rPr>
          <w:sz w:val="22"/>
        </w:rPr>
      </w:pPr>
    </w:p>
    <w:p w14:paraId="52FB10A9" w14:textId="77777777" w:rsidR="00083B88" w:rsidRPr="00083B88" w:rsidRDefault="00083B88" w:rsidP="005178B0">
      <w:pPr>
        <w:rPr>
          <w:sz w:val="22"/>
        </w:rPr>
      </w:pPr>
    </w:p>
    <w:p w14:paraId="152CF17D" w14:textId="77777777" w:rsidR="00083B88" w:rsidRPr="00083B88" w:rsidRDefault="00083B88" w:rsidP="005178B0">
      <w:pPr>
        <w:rPr>
          <w:sz w:val="22"/>
        </w:rPr>
      </w:pPr>
    </w:p>
    <w:p w14:paraId="28198226" w14:textId="0D9265D6" w:rsidR="00BB1E26" w:rsidRPr="004A5FE0" w:rsidRDefault="004A5FE0" w:rsidP="005178B0">
      <w:pPr>
        <w:rPr>
          <w:sz w:val="22"/>
        </w:rPr>
      </w:pPr>
      <w:r>
        <w:rPr>
          <w:sz w:val="22"/>
        </w:rPr>
        <w:t xml:space="preserve">Datum:   </w:t>
      </w:r>
      <w:r w:rsidR="001D7F79">
        <w:rPr>
          <w:sz w:val="22"/>
        </w:rPr>
        <w:t>20.8.2025</w:t>
      </w:r>
    </w:p>
    <w:p w14:paraId="75A2C0B2" w14:textId="23DD7EBE" w:rsidR="00BB1E26" w:rsidRPr="00083B88" w:rsidRDefault="00152883" w:rsidP="005178B0">
      <w:pPr>
        <w:rPr>
          <w:sz w:val="22"/>
        </w:rPr>
      </w:pPr>
      <w:r w:rsidRPr="003F52CE">
        <w:rPr>
          <w:sz w:val="22"/>
        </w:rPr>
        <w:t>Številka:</w:t>
      </w:r>
      <w:r w:rsidR="00083B88" w:rsidRPr="003F52CE">
        <w:rPr>
          <w:rFonts w:cs="Arial"/>
          <w:sz w:val="22"/>
        </w:rPr>
        <w:t xml:space="preserve"> </w:t>
      </w:r>
      <w:r w:rsidR="00516E1E" w:rsidRPr="00516E1E">
        <w:rPr>
          <w:rFonts w:cs="Arial"/>
          <w:sz w:val="22"/>
        </w:rPr>
        <w:t>1.6.2-050-006/2025</w:t>
      </w:r>
    </w:p>
    <w:p w14:paraId="7FC76525" w14:textId="77777777" w:rsidR="00BB1E26" w:rsidRPr="00083B88" w:rsidRDefault="00BB1E26" w:rsidP="005178B0">
      <w:pPr>
        <w:rPr>
          <w:sz w:val="22"/>
        </w:rPr>
      </w:pPr>
    </w:p>
    <w:p w14:paraId="1F803FA5" w14:textId="77777777" w:rsidR="00BB1E26" w:rsidRPr="00D61F2A" w:rsidRDefault="00BB1E26" w:rsidP="005178B0">
      <w:pPr>
        <w:rPr>
          <w:sz w:val="22"/>
        </w:rPr>
      </w:pPr>
    </w:p>
    <w:p w14:paraId="16165285" w14:textId="77777777" w:rsidR="00BB1E26" w:rsidRPr="00D61F2A" w:rsidRDefault="00BB1E26" w:rsidP="005178B0">
      <w:pPr>
        <w:rPr>
          <w:sz w:val="22"/>
        </w:rPr>
      </w:pPr>
    </w:p>
    <w:p w14:paraId="7589BEC4" w14:textId="67FE9CD5" w:rsidR="009A2247" w:rsidRPr="00FA0A6C" w:rsidRDefault="009A2247" w:rsidP="009A224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POPRAVEK </w:t>
      </w:r>
      <w:r>
        <w:rPr>
          <w:rFonts w:cs="Arial"/>
          <w:b/>
          <w:sz w:val="32"/>
          <w:szCs w:val="32"/>
        </w:rPr>
        <w:t>1</w:t>
      </w:r>
    </w:p>
    <w:p w14:paraId="40686B1A" w14:textId="77777777" w:rsidR="009A2247" w:rsidRPr="00FA0A6C" w:rsidRDefault="009A2247" w:rsidP="009A2247">
      <w:pPr>
        <w:jc w:val="center"/>
        <w:rPr>
          <w:rFonts w:cs="Arial"/>
          <w:b/>
          <w:sz w:val="32"/>
          <w:szCs w:val="32"/>
        </w:rPr>
      </w:pPr>
    </w:p>
    <w:p w14:paraId="5BFA2B71" w14:textId="77777777" w:rsidR="00990C82" w:rsidRPr="00083B88" w:rsidRDefault="00990C82" w:rsidP="00152883">
      <w:pPr>
        <w:jc w:val="center"/>
        <w:rPr>
          <w:b/>
          <w:sz w:val="22"/>
        </w:rPr>
      </w:pPr>
    </w:p>
    <w:p w14:paraId="27617142" w14:textId="77777777" w:rsidR="00990C82" w:rsidRPr="00083B88" w:rsidRDefault="00990C82" w:rsidP="00152883">
      <w:pPr>
        <w:jc w:val="center"/>
        <w:rPr>
          <w:b/>
          <w:sz w:val="52"/>
          <w:szCs w:val="52"/>
        </w:rPr>
      </w:pPr>
    </w:p>
    <w:p w14:paraId="6042B755" w14:textId="3C4CB373" w:rsidR="00990C82" w:rsidRPr="00EC0871" w:rsidRDefault="00990C82" w:rsidP="00990C82">
      <w:pPr>
        <w:jc w:val="center"/>
        <w:rPr>
          <w:b/>
          <w:sz w:val="36"/>
          <w:szCs w:val="36"/>
        </w:rPr>
      </w:pPr>
      <w:r w:rsidRPr="00EC0871">
        <w:rPr>
          <w:b/>
          <w:sz w:val="36"/>
          <w:szCs w:val="36"/>
        </w:rPr>
        <w:t>DOKUMENTACIJ</w:t>
      </w:r>
      <w:r w:rsidR="009A2247">
        <w:rPr>
          <w:b/>
          <w:sz w:val="36"/>
          <w:szCs w:val="36"/>
        </w:rPr>
        <w:t>E</w:t>
      </w:r>
      <w:r w:rsidRPr="00EC0871">
        <w:rPr>
          <w:b/>
          <w:sz w:val="36"/>
          <w:szCs w:val="36"/>
        </w:rPr>
        <w:t xml:space="preserve"> </w:t>
      </w:r>
      <w:r w:rsidR="007502FC">
        <w:rPr>
          <w:b/>
          <w:sz w:val="36"/>
          <w:szCs w:val="36"/>
        </w:rPr>
        <w:t>V ZVEZI Z NAROČILOM</w:t>
      </w:r>
      <w:r w:rsidR="004B5F7C" w:rsidRPr="00EC0871">
        <w:rPr>
          <w:b/>
          <w:sz w:val="36"/>
          <w:szCs w:val="36"/>
        </w:rPr>
        <w:t xml:space="preserve"> </w:t>
      </w:r>
      <w:r w:rsidRPr="00EC0871">
        <w:rPr>
          <w:b/>
          <w:sz w:val="36"/>
          <w:szCs w:val="36"/>
        </w:rPr>
        <w:t>ZA ODDAJO JAVNEGA NAROČILA</w:t>
      </w:r>
      <w:r w:rsidR="005D3EE9">
        <w:rPr>
          <w:b/>
          <w:sz w:val="36"/>
          <w:szCs w:val="36"/>
        </w:rPr>
        <w:t>:</w:t>
      </w:r>
    </w:p>
    <w:p w14:paraId="7A802738" w14:textId="77777777" w:rsidR="00990C82" w:rsidRDefault="00990C82" w:rsidP="00990C82">
      <w:pPr>
        <w:jc w:val="center"/>
        <w:rPr>
          <w:b/>
          <w:sz w:val="52"/>
          <w:szCs w:val="52"/>
        </w:rPr>
      </w:pPr>
    </w:p>
    <w:p w14:paraId="279E5E87" w14:textId="77777777" w:rsidR="009A0528" w:rsidRDefault="009A0528" w:rsidP="009A0528">
      <w:pPr>
        <w:spacing w:line="0" w:lineRule="atLeast"/>
        <w:jc w:val="center"/>
        <w:rPr>
          <w:b/>
          <w:sz w:val="32"/>
          <w:szCs w:val="32"/>
        </w:rPr>
      </w:pPr>
      <w:r w:rsidRPr="004F08BA">
        <w:rPr>
          <w:b/>
          <w:sz w:val="32"/>
          <w:szCs w:val="32"/>
        </w:rPr>
        <w:t>»</w:t>
      </w:r>
      <w:bookmarkStart w:id="0" w:name="_Hlk169690173"/>
      <w:r w:rsidRPr="004F08BA">
        <w:rPr>
          <w:b/>
          <w:sz w:val="32"/>
          <w:szCs w:val="32"/>
        </w:rPr>
        <w:t>Prevoz gozd</w:t>
      </w:r>
      <w:r>
        <w:rPr>
          <w:b/>
          <w:sz w:val="32"/>
          <w:szCs w:val="32"/>
        </w:rPr>
        <w:t>nih</w:t>
      </w:r>
      <w:r w:rsidRPr="004F08BA">
        <w:rPr>
          <w:b/>
          <w:sz w:val="32"/>
          <w:szCs w:val="32"/>
        </w:rPr>
        <w:t xml:space="preserve"> lesnih sortimentov</w:t>
      </w:r>
      <w:r>
        <w:rPr>
          <w:b/>
          <w:sz w:val="32"/>
          <w:szCs w:val="32"/>
        </w:rPr>
        <w:t xml:space="preserve"> po cesti ter izdelava sekancev s prevozom</w:t>
      </w:r>
      <w:bookmarkEnd w:id="0"/>
      <w:r w:rsidRPr="004F08BA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,</w:t>
      </w:r>
    </w:p>
    <w:p w14:paraId="56FEB57F" w14:textId="77777777" w:rsidR="009A0528" w:rsidRPr="004F08BA" w:rsidRDefault="009A0528" w:rsidP="009A0528">
      <w:pPr>
        <w:spacing w:line="0" w:lineRule="atLeast"/>
        <w:jc w:val="center"/>
        <w:rPr>
          <w:b/>
          <w:sz w:val="32"/>
          <w:szCs w:val="32"/>
        </w:rPr>
      </w:pPr>
    </w:p>
    <w:p w14:paraId="019D1772" w14:textId="77777777" w:rsidR="009A0528" w:rsidRPr="004F08BA" w:rsidRDefault="009A0528" w:rsidP="009A0528">
      <w:pPr>
        <w:spacing w:line="0" w:lineRule="atLeast"/>
        <w:jc w:val="center"/>
        <w:rPr>
          <w:sz w:val="32"/>
          <w:szCs w:val="32"/>
        </w:rPr>
      </w:pPr>
      <w:r w:rsidRPr="004F08BA">
        <w:rPr>
          <w:b/>
          <w:sz w:val="32"/>
          <w:szCs w:val="32"/>
        </w:rPr>
        <w:t>z oznako pri naročniku PRE 202</w:t>
      </w:r>
      <w:r>
        <w:rPr>
          <w:b/>
          <w:sz w:val="32"/>
          <w:szCs w:val="32"/>
        </w:rPr>
        <w:t>6</w:t>
      </w:r>
    </w:p>
    <w:p w14:paraId="5ED899F9" w14:textId="77777777" w:rsidR="00E643E2" w:rsidRDefault="00E643E2" w:rsidP="00E643E2">
      <w:pPr>
        <w:rPr>
          <w:b/>
          <w:sz w:val="40"/>
          <w:szCs w:val="40"/>
        </w:rPr>
      </w:pPr>
    </w:p>
    <w:p w14:paraId="216D8C67" w14:textId="190B887B" w:rsidR="00990C82" w:rsidRPr="00A50253" w:rsidRDefault="00990C82" w:rsidP="00E643E2">
      <w:pPr>
        <w:rPr>
          <w:b/>
          <w:sz w:val="40"/>
          <w:szCs w:val="40"/>
        </w:rPr>
      </w:pPr>
    </w:p>
    <w:p w14:paraId="02B0050B" w14:textId="77777777" w:rsidR="00990C82" w:rsidRPr="00083B88" w:rsidRDefault="00990C82" w:rsidP="00152883">
      <w:pPr>
        <w:jc w:val="center"/>
        <w:rPr>
          <w:b/>
          <w:sz w:val="40"/>
          <w:szCs w:val="40"/>
        </w:rPr>
      </w:pPr>
    </w:p>
    <w:p w14:paraId="35BE1E42" w14:textId="77777777" w:rsidR="00990C82" w:rsidRDefault="00990C82" w:rsidP="00152883">
      <w:pPr>
        <w:jc w:val="center"/>
        <w:rPr>
          <w:b/>
          <w:sz w:val="40"/>
          <w:szCs w:val="40"/>
        </w:rPr>
      </w:pPr>
    </w:p>
    <w:p w14:paraId="02F99E47" w14:textId="23F7D327" w:rsidR="00083B88" w:rsidRDefault="004522C6" w:rsidP="00152883">
      <w:pPr>
        <w:jc w:val="center"/>
        <w:rPr>
          <w:sz w:val="22"/>
        </w:rPr>
      </w:pPr>
      <w:r>
        <w:rPr>
          <w:sz w:val="22"/>
        </w:rPr>
        <w:t xml:space="preserve">za javno naročilo po </w:t>
      </w:r>
      <w:r w:rsidRPr="004522C6">
        <w:rPr>
          <w:sz w:val="22"/>
        </w:rPr>
        <w:t>odprtem postopku  -  40. člen Zakona o javnem naročanju (Uradni list RS, št. 91/15 s spremembami in dopolnitvami; ZJN-3) in s sklenitvijo okvirnega sporazuma (48. člen ZJN-3) za oddajo storitev</w:t>
      </w:r>
      <w:r>
        <w:rPr>
          <w:sz w:val="22"/>
        </w:rPr>
        <w:t>.</w:t>
      </w:r>
    </w:p>
    <w:p w14:paraId="015D8A79" w14:textId="77777777" w:rsidR="004522C6" w:rsidRDefault="004522C6" w:rsidP="00152883">
      <w:pPr>
        <w:jc w:val="center"/>
        <w:rPr>
          <w:b/>
          <w:sz w:val="40"/>
          <w:szCs w:val="40"/>
        </w:rPr>
      </w:pPr>
    </w:p>
    <w:p w14:paraId="6B27715A" w14:textId="28E987D9" w:rsidR="00083B88" w:rsidRPr="00E643E2" w:rsidRDefault="00E643E2" w:rsidP="00E643E2">
      <w:pPr>
        <w:jc w:val="left"/>
        <w:rPr>
          <w:b/>
          <w:sz w:val="22"/>
        </w:rPr>
      </w:pPr>
      <w:r w:rsidRPr="00E643E2">
        <w:rPr>
          <w:b/>
          <w:sz w:val="22"/>
        </w:rPr>
        <w:t xml:space="preserve">Oznaka naročila pri naročniku: </w:t>
      </w:r>
      <w:r w:rsidR="00A364DA">
        <w:rPr>
          <w:b/>
          <w:sz w:val="22"/>
        </w:rPr>
        <w:t>PRE</w:t>
      </w:r>
      <w:r w:rsidRPr="00E643E2">
        <w:rPr>
          <w:b/>
          <w:sz w:val="22"/>
        </w:rPr>
        <w:t xml:space="preserve"> 2026</w:t>
      </w:r>
    </w:p>
    <w:p w14:paraId="7A69D9FF" w14:textId="77777777" w:rsidR="00083B88" w:rsidRDefault="00083B88" w:rsidP="00152883">
      <w:pPr>
        <w:jc w:val="center"/>
        <w:rPr>
          <w:b/>
          <w:sz w:val="40"/>
          <w:szCs w:val="40"/>
        </w:rPr>
      </w:pPr>
    </w:p>
    <w:p w14:paraId="0E14A8C2" w14:textId="77777777" w:rsidR="00083B88" w:rsidRPr="00083B88" w:rsidRDefault="00083B88" w:rsidP="00152883">
      <w:pPr>
        <w:jc w:val="center"/>
        <w:rPr>
          <w:bCs/>
          <w:sz w:val="22"/>
        </w:rPr>
      </w:pPr>
    </w:p>
    <w:p w14:paraId="5351B602" w14:textId="3908CCB9" w:rsidR="00083B88" w:rsidRDefault="00083B88" w:rsidP="00152883">
      <w:pPr>
        <w:jc w:val="center"/>
        <w:rPr>
          <w:bCs/>
          <w:sz w:val="22"/>
        </w:rPr>
      </w:pPr>
      <w:r w:rsidRPr="23B835C0">
        <w:rPr>
          <w:sz w:val="22"/>
        </w:rPr>
        <w:t xml:space="preserve">Kočevje, </w:t>
      </w:r>
      <w:r w:rsidR="00A364DA">
        <w:rPr>
          <w:sz w:val="22"/>
        </w:rPr>
        <w:t>avgust</w:t>
      </w:r>
      <w:r w:rsidR="00F053AA" w:rsidRPr="23B835C0">
        <w:rPr>
          <w:sz w:val="22"/>
        </w:rPr>
        <w:t xml:space="preserve"> </w:t>
      </w:r>
      <w:r w:rsidRPr="23B835C0">
        <w:rPr>
          <w:sz w:val="22"/>
        </w:rPr>
        <w:t>2025</w:t>
      </w:r>
    </w:p>
    <w:p w14:paraId="2FDEE787" w14:textId="77777777" w:rsidR="00083B88" w:rsidRDefault="00083B88" w:rsidP="00152883">
      <w:pPr>
        <w:jc w:val="center"/>
        <w:rPr>
          <w:bCs/>
          <w:sz w:val="22"/>
        </w:rPr>
      </w:pPr>
    </w:p>
    <w:p w14:paraId="7D8B78E0" w14:textId="76CF8E70" w:rsidR="23B835C0" w:rsidRDefault="23B835C0" w:rsidP="23B835C0">
      <w:pPr>
        <w:jc w:val="center"/>
        <w:rPr>
          <w:sz w:val="22"/>
        </w:rPr>
      </w:pPr>
    </w:p>
    <w:p w14:paraId="1761483C" w14:textId="55C05FA9" w:rsidR="23B835C0" w:rsidRDefault="23B835C0" w:rsidP="23B835C0">
      <w:pPr>
        <w:jc w:val="center"/>
        <w:rPr>
          <w:sz w:val="22"/>
        </w:rPr>
      </w:pPr>
    </w:p>
    <w:p w14:paraId="01593F9B" w14:textId="3C8C8949" w:rsidR="00083B88" w:rsidRDefault="00083B88" w:rsidP="00152883">
      <w:pPr>
        <w:jc w:val="center"/>
        <w:rPr>
          <w:bCs/>
          <w:sz w:val="22"/>
        </w:rPr>
      </w:pPr>
    </w:p>
    <w:p w14:paraId="09AED87B" w14:textId="77777777" w:rsidR="009A2247" w:rsidRDefault="009A2247" w:rsidP="00152883">
      <w:pPr>
        <w:jc w:val="center"/>
        <w:rPr>
          <w:bCs/>
          <w:sz w:val="22"/>
        </w:rPr>
      </w:pPr>
    </w:p>
    <w:p w14:paraId="6D2ADD2F" w14:textId="77777777" w:rsidR="009A2247" w:rsidRDefault="009A2247" w:rsidP="00152883">
      <w:pPr>
        <w:jc w:val="center"/>
        <w:rPr>
          <w:bCs/>
          <w:sz w:val="22"/>
        </w:rPr>
      </w:pPr>
    </w:p>
    <w:p w14:paraId="2725D852" w14:textId="77777777" w:rsidR="009A2247" w:rsidRPr="00083B88" w:rsidRDefault="009A2247" w:rsidP="00152883">
      <w:pPr>
        <w:jc w:val="center"/>
        <w:rPr>
          <w:bCs/>
          <w:sz w:val="22"/>
        </w:rPr>
      </w:pPr>
    </w:p>
    <w:p w14:paraId="599BAAB6" w14:textId="77777777" w:rsidR="00990C82" w:rsidRPr="00083B88" w:rsidRDefault="00990C82" w:rsidP="00152883">
      <w:pPr>
        <w:jc w:val="center"/>
        <w:rPr>
          <w:b/>
          <w:sz w:val="22"/>
        </w:rPr>
      </w:pPr>
    </w:p>
    <w:p w14:paraId="5587A93F" w14:textId="2A5354B0" w:rsidR="004B123D" w:rsidRDefault="009A2247" w:rsidP="00C05CA6">
      <w:pPr>
        <w:pStyle w:val="Noga"/>
        <w:numPr>
          <w:ilvl w:val="0"/>
          <w:numId w:val="30"/>
        </w:numPr>
        <w:spacing w:line="0" w:lineRule="atLeast"/>
        <w:rPr>
          <w:rFonts w:cs="Arial"/>
          <w:bCs/>
          <w:sz w:val="22"/>
        </w:rPr>
      </w:pPr>
      <w:r w:rsidRPr="0031468A">
        <w:rPr>
          <w:rFonts w:cs="Arial"/>
          <w:bCs/>
          <w:sz w:val="22"/>
        </w:rPr>
        <w:lastRenderedPageBreak/>
        <w:t>Naročnik</w:t>
      </w:r>
      <w:r>
        <w:rPr>
          <w:rFonts w:cs="Arial"/>
          <w:bCs/>
          <w:sz w:val="22"/>
        </w:rPr>
        <w:t xml:space="preserve"> </w:t>
      </w:r>
      <w:r w:rsidRPr="0031468A">
        <w:rPr>
          <w:rFonts w:cs="Arial"/>
          <w:bCs/>
          <w:sz w:val="22"/>
        </w:rPr>
        <w:t>spreminja Dokumentacijo za javno naročilo</w:t>
      </w:r>
      <w:r>
        <w:rPr>
          <w:rFonts w:cs="Arial"/>
          <w:bCs/>
          <w:sz w:val="22"/>
        </w:rPr>
        <w:t xml:space="preserve">: </w:t>
      </w:r>
      <w:r w:rsidR="001712BF" w:rsidRPr="001712BF">
        <w:rPr>
          <w:rFonts w:cs="Arial"/>
          <w:bCs/>
          <w:sz w:val="22"/>
        </w:rPr>
        <w:t>Prevoz gozdnih lesnih sortimentov po cesti ter izdelava sekancev s prevozom</w:t>
      </w:r>
      <w:r>
        <w:rPr>
          <w:rFonts w:cs="Arial"/>
          <w:bCs/>
          <w:sz w:val="22"/>
        </w:rPr>
        <w:t xml:space="preserve">, </w:t>
      </w:r>
      <w:r w:rsidRPr="0031468A">
        <w:rPr>
          <w:rFonts w:cs="Arial"/>
          <w:bCs/>
          <w:sz w:val="22"/>
        </w:rPr>
        <w:t xml:space="preserve"> z oznako </w:t>
      </w:r>
      <w:r w:rsidR="001712BF">
        <w:rPr>
          <w:rFonts w:cs="Arial"/>
          <w:bCs/>
          <w:sz w:val="22"/>
        </w:rPr>
        <w:t>PRE</w:t>
      </w:r>
      <w:r w:rsidRPr="0031468A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6, in sicer</w:t>
      </w:r>
      <w:r w:rsidR="004B123D">
        <w:rPr>
          <w:rFonts w:cs="Arial"/>
          <w:bCs/>
          <w:sz w:val="22"/>
        </w:rPr>
        <w:t>:</w:t>
      </w:r>
    </w:p>
    <w:p w14:paraId="2946B012" w14:textId="77777777" w:rsidR="004B123D" w:rsidRDefault="004B123D" w:rsidP="004B123D">
      <w:pPr>
        <w:pStyle w:val="Noga"/>
        <w:spacing w:line="0" w:lineRule="atLeast"/>
        <w:ind w:left="360"/>
        <w:rPr>
          <w:rFonts w:cs="Arial"/>
          <w:bCs/>
          <w:sz w:val="22"/>
        </w:rPr>
      </w:pPr>
    </w:p>
    <w:p w14:paraId="228CD9DE" w14:textId="77777777" w:rsidR="004B123D" w:rsidRDefault="004B123D" w:rsidP="004B123D">
      <w:pPr>
        <w:pStyle w:val="Noga"/>
        <w:spacing w:line="0" w:lineRule="atLeast"/>
        <w:ind w:left="360"/>
        <w:rPr>
          <w:rFonts w:cs="Arial"/>
          <w:bCs/>
          <w:sz w:val="22"/>
        </w:rPr>
      </w:pPr>
    </w:p>
    <w:p w14:paraId="7DEA5945" w14:textId="2001FEDE" w:rsidR="00C05CA6" w:rsidRDefault="00C05CA6" w:rsidP="004B123D">
      <w:pPr>
        <w:pStyle w:val="Noga"/>
        <w:numPr>
          <w:ilvl w:val="0"/>
          <w:numId w:val="35"/>
        </w:numPr>
        <w:spacing w:line="0" w:lineRule="atLeast"/>
        <w:rPr>
          <w:rFonts w:cs="Arial"/>
          <w:bCs/>
          <w:sz w:val="22"/>
        </w:rPr>
      </w:pPr>
      <w:r>
        <w:rPr>
          <w:rFonts w:cs="Arial"/>
          <w:bCs/>
          <w:sz w:val="22"/>
        </w:rPr>
        <w:t xml:space="preserve">se </w:t>
      </w:r>
      <w:r w:rsidR="00802D81">
        <w:rPr>
          <w:rFonts w:cs="Arial"/>
          <w:bCs/>
          <w:sz w:val="22"/>
        </w:rPr>
        <w:t xml:space="preserve">5. točka </w:t>
      </w:r>
      <w:r w:rsidR="004723B2">
        <w:rPr>
          <w:rFonts w:cs="Arial"/>
          <w:bCs/>
          <w:sz w:val="22"/>
        </w:rPr>
        <w:t>poglavja 7.1.</w:t>
      </w:r>
      <w:r>
        <w:rPr>
          <w:rFonts w:cs="Arial"/>
          <w:bCs/>
          <w:sz w:val="22"/>
        </w:rPr>
        <w:t xml:space="preserve"> spremeni tako, da </w:t>
      </w:r>
      <w:r w:rsidR="00CB3AFD">
        <w:rPr>
          <w:rFonts w:cs="Arial"/>
          <w:bCs/>
          <w:sz w:val="22"/>
        </w:rPr>
        <w:t xml:space="preserve">se </w:t>
      </w:r>
      <w:r>
        <w:rPr>
          <w:rFonts w:cs="Arial"/>
          <w:bCs/>
          <w:sz w:val="22"/>
        </w:rPr>
        <w:t>po novem glasi:</w:t>
      </w:r>
    </w:p>
    <w:p w14:paraId="71E558FE" w14:textId="77777777" w:rsidR="00C05CA6" w:rsidRDefault="00C05CA6" w:rsidP="00C05CA6">
      <w:pPr>
        <w:pStyle w:val="Noga"/>
        <w:spacing w:line="0" w:lineRule="atLeast"/>
        <w:rPr>
          <w:rFonts w:cs="Arial"/>
          <w:bCs/>
          <w:sz w:val="22"/>
        </w:rPr>
      </w:pPr>
    </w:p>
    <w:p w14:paraId="12CEDDCD" w14:textId="64BA17D6" w:rsidR="009F4844" w:rsidRDefault="00C05CA6" w:rsidP="004723B2">
      <w:pPr>
        <w:pStyle w:val="Noga"/>
        <w:spacing w:line="0" w:lineRule="atLeast"/>
        <w:rPr>
          <w:rFonts w:cs="Arial"/>
          <w:bCs/>
          <w:i/>
          <w:iCs/>
          <w:sz w:val="22"/>
        </w:rPr>
      </w:pPr>
      <w:r w:rsidRPr="00D579AC">
        <w:rPr>
          <w:rFonts w:cs="Arial"/>
          <w:bCs/>
          <w:i/>
          <w:iCs/>
          <w:sz w:val="22"/>
        </w:rPr>
        <w:t>»</w:t>
      </w:r>
      <w:r w:rsidR="00BF7295" w:rsidRPr="00BF7295">
        <w:rPr>
          <w:rFonts w:cs="Arial"/>
          <w:bCs/>
          <w:i/>
          <w:iCs/>
          <w:sz w:val="22"/>
        </w:rPr>
        <w:t>5.</w:t>
      </w:r>
      <w:r w:rsidR="00BF7295" w:rsidRPr="00BF7295">
        <w:rPr>
          <w:rFonts w:cs="Arial"/>
          <w:bCs/>
          <w:i/>
          <w:iCs/>
          <w:sz w:val="22"/>
        </w:rPr>
        <w:tab/>
      </w:r>
      <w:r w:rsidR="00BF7295">
        <w:rPr>
          <w:rFonts w:cs="Arial"/>
          <w:bCs/>
          <w:i/>
          <w:iCs/>
          <w:sz w:val="22"/>
        </w:rPr>
        <w:t xml:space="preserve"> </w:t>
      </w:r>
      <w:r w:rsidR="00BF7295" w:rsidRPr="00BF7295">
        <w:rPr>
          <w:rFonts w:cs="Arial"/>
          <w:bCs/>
          <w:i/>
          <w:iCs/>
          <w:sz w:val="22"/>
        </w:rPr>
        <w:t>Če so se pri gospodarskem subjektu pri prejšnji pogodbi o izvedbi javnega naročila ali drugi pogodbi, sklenjeni z naročnikom, pokazale precejšnje ali stalne pomanjkljivosti pri izpolnjevanju ključne obveznosti, zaradi česar je naročnik predčasno odstopil od prejšnjega naročila</w:t>
      </w:r>
      <w:r w:rsidR="00BE0EC9">
        <w:rPr>
          <w:rFonts w:cs="Arial"/>
          <w:bCs/>
          <w:i/>
          <w:iCs/>
          <w:sz w:val="22"/>
        </w:rPr>
        <w:t xml:space="preserve">, </w:t>
      </w:r>
      <w:r w:rsidR="00BF7295" w:rsidRPr="00BF7295">
        <w:rPr>
          <w:rFonts w:cs="Arial"/>
          <w:bCs/>
          <w:i/>
          <w:iCs/>
          <w:sz w:val="22"/>
        </w:rPr>
        <w:t xml:space="preserve">pogodbe </w:t>
      </w:r>
      <w:r w:rsidR="006F65C4">
        <w:rPr>
          <w:rFonts w:cs="Arial"/>
          <w:bCs/>
          <w:i/>
          <w:iCs/>
          <w:sz w:val="22"/>
        </w:rPr>
        <w:t xml:space="preserve">oziroma </w:t>
      </w:r>
      <w:r w:rsidR="00BE0EC9">
        <w:rPr>
          <w:rFonts w:cs="Arial"/>
          <w:bCs/>
          <w:i/>
          <w:iCs/>
          <w:sz w:val="22"/>
        </w:rPr>
        <w:t xml:space="preserve">okvirnega sporazuma </w:t>
      </w:r>
      <w:r w:rsidR="00BF7295" w:rsidRPr="00BF7295">
        <w:rPr>
          <w:rFonts w:cs="Arial"/>
          <w:bCs/>
          <w:i/>
          <w:iCs/>
          <w:sz w:val="22"/>
        </w:rPr>
        <w:t>ali uveljavljal odškodnino ali so bile izvedene druge primerljive sankcije. Naročnik bo kot precejšnje ali stalne pomanjkljivosti pri izpolnjevanju ključnih obveznosti štel naslednje okoliščine:</w:t>
      </w:r>
    </w:p>
    <w:p w14:paraId="0EE2E351" w14:textId="77777777" w:rsidR="000D56B8" w:rsidRDefault="000D56B8" w:rsidP="004723B2">
      <w:pPr>
        <w:pStyle w:val="Noga"/>
        <w:spacing w:line="0" w:lineRule="atLeast"/>
        <w:rPr>
          <w:rFonts w:cs="Arial"/>
          <w:bCs/>
          <w:i/>
          <w:iCs/>
          <w:sz w:val="22"/>
        </w:rPr>
      </w:pPr>
    </w:p>
    <w:p w14:paraId="70585DB0" w14:textId="3DE62E55" w:rsidR="00990112" w:rsidRPr="000F660D" w:rsidRDefault="00990112" w:rsidP="00990112">
      <w:pPr>
        <w:pStyle w:val="Noga"/>
        <w:numPr>
          <w:ilvl w:val="0"/>
          <w:numId w:val="35"/>
        </w:numPr>
        <w:spacing w:line="0" w:lineRule="atLeast"/>
        <w:rPr>
          <w:rFonts w:cs="Arial"/>
          <w:bCs/>
          <w:i/>
          <w:iCs/>
          <w:sz w:val="22"/>
        </w:rPr>
      </w:pPr>
      <w:r w:rsidRPr="000F660D">
        <w:rPr>
          <w:rFonts w:cs="Arial"/>
          <w:bCs/>
          <w:i/>
          <w:iCs/>
          <w:sz w:val="22"/>
        </w:rPr>
        <w:t>izvedba del ali dobav v nasprotju s pravili stroke</w:t>
      </w:r>
      <w:r w:rsidR="000D56B8">
        <w:rPr>
          <w:rFonts w:cs="Arial"/>
          <w:bCs/>
          <w:i/>
          <w:iCs/>
          <w:sz w:val="22"/>
        </w:rPr>
        <w:t>, veljavne zakonodaje</w:t>
      </w:r>
      <w:r w:rsidRPr="000F660D">
        <w:rPr>
          <w:rFonts w:cs="Arial"/>
          <w:bCs/>
          <w:i/>
          <w:iCs/>
          <w:sz w:val="22"/>
        </w:rPr>
        <w:t>, nestrokovno, nekvalitetno ali nepravilno</w:t>
      </w:r>
      <w:r w:rsidR="000D56B8">
        <w:rPr>
          <w:rFonts w:cs="Arial"/>
          <w:bCs/>
          <w:i/>
          <w:iCs/>
          <w:sz w:val="22"/>
        </w:rPr>
        <w:t xml:space="preserve"> izvajanje storitev</w:t>
      </w:r>
      <w:r w:rsidRPr="000F660D">
        <w:rPr>
          <w:rFonts w:cs="Arial"/>
          <w:bCs/>
          <w:i/>
          <w:iCs/>
          <w:sz w:val="22"/>
        </w:rPr>
        <w:t>,</w:t>
      </w:r>
    </w:p>
    <w:p w14:paraId="090F21CD" w14:textId="77777777" w:rsidR="00990112" w:rsidRPr="000F660D" w:rsidRDefault="00990112" w:rsidP="00990112">
      <w:pPr>
        <w:pStyle w:val="Noga"/>
        <w:numPr>
          <w:ilvl w:val="0"/>
          <w:numId w:val="35"/>
        </w:numPr>
        <w:spacing w:line="0" w:lineRule="atLeast"/>
        <w:rPr>
          <w:rFonts w:cs="Arial"/>
          <w:bCs/>
          <w:i/>
          <w:iCs/>
          <w:sz w:val="22"/>
        </w:rPr>
      </w:pPr>
      <w:r w:rsidRPr="000F660D">
        <w:rPr>
          <w:rFonts w:cs="Arial"/>
          <w:bCs/>
          <w:i/>
          <w:iCs/>
          <w:sz w:val="22"/>
        </w:rPr>
        <w:t>kršitev pogodbenih določil, zlasti v zvezi z:</w:t>
      </w:r>
    </w:p>
    <w:p w14:paraId="24906880" w14:textId="77777777" w:rsidR="00990112" w:rsidRPr="000F660D" w:rsidRDefault="00990112" w:rsidP="00990112">
      <w:pPr>
        <w:pStyle w:val="Noga"/>
        <w:numPr>
          <w:ilvl w:val="1"/>
          <w:numId w:val="35"/>
        </w:numPr>
        <w:spacing w:line="0" w:lineRule="atLeast"/>
        <w:rPr>
          <w:rFonts w:cs="Arial"/>
          <w:bCs/>
          <w:i/>
          <w:iCs/>
          <w:sz w:val="22"/>
        </w:rPr>
      </w:pPr>
      <w:r w:rsidRPr="000F660D">
        <w:rPr>
          <w:rFonts w:cs="Arial"/>
          <w:bCs/>
          <w:i/>
          <w:iCs/>
          <w:sz w:val="22"/>
        </w:rPr>
        <w:t>neupoštevanjem pisnih navodil naročnika,</w:t>
      </w:r>
    </w:p>
    <w:p w14:paraId="5305C4B9" w14:textId="77777777" w:rsidR="00990112" w:rsidRPr="000F660D" w:rsidRDefault="00990112" w:rsidP="00990112">
      <w:pPr>
        <w:pStyle w:val="Noga"/>
        <w:numPr>
          <w:ilvl w:val="1"/>
          <w:numId w:val="35"/>
        </w:numPr>
        <w:spacing w:line="0" w:lineRule="atLeast"/>
        <w:rPr>
          <w:rFonts w:cs="Arial"/>
          <w:bCs/>
          <w:i/>
          <w:iCs/>
          <w:sz w:val="22"/>
        </w:rPr>
      </w:pPr>
      <w:r w:rsidRPr="000F660D">
        <w:rPr>
          <w:rFonts w:cs="Arial"/>
          <w:bCs/>
          <w:i/>
          <w:iCs/>
          <w:sz w:val="22"/>
        </w:rPr>
        <w:t>zamudami pri začetku, izvajanju ali zaključku del oziroma nespoštovanjem pogodbenih rokov,</w:t>
      </w:r>
    </w:p>
    <w:p w14:paraId="1F58DF53" w14:textId="77777777" w:rsidR="00990112" w:rsidRPr="000F660D" w:rsidRDefault="00990112" w:rsidP="00990112">
      <w:pPr>
        <w:pStyle w:val="Noga"/>
        <w:numPr>
          <w:ilvl w:val="1"/>
          <w:numId w:val="35"/>
        </w:numPr>
        <w:spacing w:line="0" w:lineRule="atLeast"/>
        <w:rPr>
          <w:rFonts w:cs="Arial"/>
          <w:bCs/>
          <w:i/>
          <w:iCs/>
          <w:sz w:val="22"/>
        </w:rPr>
      </w:pPr>
      <w:r w:rsidRPr="000F660D">
        <w:rPr>
          <w:rFonts w:cs="Arial"/>
          <w:bCs/>
          <w:i/>
          <w:iCs/>
          <w:sz w:val="22"/>
        </w:rPr>
        <w:t>neupoštevanjem ukrepov, določenih s pisnim sporazumom o varnosti in zdravju pri delu na skupnih deloviščih,</w:t>
      </w:r>
    </w:p>
    <w:p w14:paraId="2F7C3F22" w14:textId="77777777" w:rsidR="00990112" w:rsidRPr="000F660D" w:rsidRDefault="00990112" w:rsidP="00990112">
      <w:pPr>
        <w:pStyle w:val="Noga"/>
        <w:numPr>
          <w:ilvl w:val="1"/>
          <w:numId w:val="35"/>
        </w:numPr>
        <w:spacing w:line="0" w:lineRule="atLeast"/>
        <w:rPr>
          <w:rFonts w:cs="Arial"/>
          <w:bCs/>
          <w:i/>
          <w:iCs/>
          <w:sz w:val="22"/>
        </w:rPr>
      </w:pPr>
      <w:r w:rsidRPr="000F660D">
        <w:rPr>
          <w:rFonts w:cs="Arial"/>
          <w:bCs/>
          <w:i/>
          <w:iCs/>
          <w:sz w:val="22"/>
        </w:rPr>
        <w:t>opustitvijo dolžnega obveščanja naročnika o pomembnih okoliščinah za pravilno izvedbo pogodbe,</w:t>
      </w:r>
    </w:p>
    <w:p w14:paraId="57F78E97" w14:textId="77777777" w:rsidR="00EF2210" w:rsidRDefault="00990112" w:rsidP="00F004D2">
      <w:pPr>
        <w:pStyle w:val="Noga"/>
        <w:numPr>
          <w:ilvl w:val="1"/>
          <w:numId w:val="35"/>
        </w:numPr>
        <w:spacing w:line="0" w:lineRule="atLeast"/>
        <w:rPr>
          <w:rFonts w:cs="Arial"/>
          <w:bCs/>
          <w:i/>
          <w:iCs/>
          <w:sz w:val="22"/>
        </w:rPr>
      </w:pPr>
      <w:r w:rsidRPr="000F660D">
        <w:rPr>
          <w:rFonts w:cs="Arial"/>
          <w:bCs/>
          <w:i/>
          <w:iCs/>
          <w:sz w:val="22"/>
        </w:rPr>
        <w:t>drugimi bistvenimi kršitvami pogodbenih določil ali navodil naročnika.</w:t>
      </w:r>
    </w:p>
    <w:p w14:paraId="7CCA55A9" w14:textId="77777777" w:rsidR="00EF2210" w:rsidRDefault="00EF2210" w:rsidP="00EF2210">
      <w:pPr>
        <w:pStyle w:val="Noga"/>
        <w:spacing w:line="0" w:lineRule="atLeast"/>
        <w:rPr>
          <w:rFonts w:cs="Arial"/>
          <w:bCs/>
          <w:i/>
          <w:iCs/>
          <w:sz w:val="22"/>
        </w:rPr>
      </w:pPr>
    </w:p>
    <w:p w14:paraId="46F33422" w14:textId="77777777" w:rsidR="00EF2210" w:rsidRPr="00EF2210" w:rsidRDefault="00EF2210" w:rsidP="00EF2210">
      <w:pPr>
        <w:pStyle w:val="Noga"/>
        <w:spacing w:line="0" w:lineRule="atLeast"/>
        <w:rPr>
          <w:rFonts w:cs="Arial"/>
          <w:bCs/>
          <w:i/>
          <w:iCs/>
          <w:sz w:val="22"/>
        </w:rPr>
      </w:pPr>
      <w:r w:rsidRPr="00EF2210">
        <w:rPr>
          <w:rFonts w:cs="Arial"/>
          <w:bCs/>
          <w:i/>
          <w:iCs/>
          <w:sz w:val="22"/>
        </w:rPr>
        <w:t xml:space="preserve">Navedeno velja za ponudnika, partnerja ali podizvajalca. Za podizvajalca razlog velja, če so bila v preteklih javnih naročilih, v katerih je do navedenih okoliščin prišlo, podizvajalcu izvršena neposredna plačila. </w:t>
      </w:r>
    </w:p>
    <w:p w14:paraId="7B23CACC" w14:textId="77777777" w:rsidR="00EF2210" w:rsidRPr="00EF2210" w:rsidRDefault="00EF2210" w:rsidP="00EF2210">
      <w:pPr>
        <w:pStyle w:val="Noga"/>
        <w:spacing w:line="0" w:lineRule="atLeast"/>
        <w:rPr>
          <w:rFonts w:cs="Arial"/>
          <w:bCs/>
          <w:i/>
          <w:iCs/>
          <w:sz w:val="22"/>
        </w:rPr>
      </w:pPr>
    </w:p>
    <w:p w14:paraId="1E4FD37B" w14:textId="77777777" w:rsidR="00EF2210" w:rsidRPr="00EF2210" w:rsidRDefault="00EF2210" w:rsidP="00EF2210">
      <w:pPr>
        <w:pStyle w:val="Noga"/>
        <w:spacing w:line="0" w:lineRule="atLeast"/>
        <w:rPr>
          <w:rFonts w:cs="Arial"/>
          <w:bCs/>
          <w:i/>
          <w:iCs/>
          <w:sz w:val="22"/>
        </w:rPr>
      </w:pPr>
    </w:p>
    <w:p w14:paraId="7770D765" w14:textId="77777777" w:rsidR="00EF2210" w:rsidRPr="00EF2210" w:rsidRDefault="00EF2210" w:rsidP="00EF2210">
      <w:pPr>
        <w:pStyle w:val="Noga"/>
        <w:spacing w:line="0" w:lineRule="atLeast"/>
        <w:rPr>
          <w:rFonts w:cs="Arial"/>
          <w:bCs/>
          <w:i/>
          <w:iCs/>
          <w:sz w:val="22"/>
        </w:rPr>
      </w:pPr>
      <w:r w:rsidRPr="00EF2210">
        <w:rPr>
          <w:rFonts w:cs="Arial"/>
          <w:bCs/>
          <w:i/>
          <w:iCs/>
          <w:sz w:val="22"/>
        </w:rPr>
        <w:t>DOKAZILA:</w:t>
      </w:r>
    </w:p>
    <w:p w14:paraId="3F0422FF" w14:textId="4BE7C193" w:rsidR="00EF2210" w:rsidRPr="00EF2210" w:rsidRDefault="00EF2210" w:rsidP="00EF2210">
      <w:pPr>
        <w:pStyle w:val="Noga"/>
        <w:spacing w:line="0" w:lineRule="atLeast"/>
        <w:rPr>
          <w:rFonts w:cs="Arial"/>
          <w:bCs/>
          <w:i/>
          <w:iCs/>
          <w:sz w:val="22"/>
        </w:rPr>
      </w:pPr>
      <w:r w:rsidRPr="00EF2210">
        <w:rPr>
          <w:rFonts w:cs="Arial"/>
          <w:bCs/>
          <w:i/>
          <w:iCs/>
          <w:sz w:val="22"/>
        </w:rPr>
        <w:t xml:space="preserve">Izpolnjen obrazec ESPD (»Del III: Razlogi za izključitev, Oddelek C: Razlogi, povezani z insolventnostjo, nasprotjem interesov ali kršitvijo poklicnih pravil; Predčasna odpoved pogodbe, </w:t>
      </w:r>
      <w:r w:rsidR="007034EA">
        <w:rPr>
          <w:rFonts w:cs="Arial"/>
          <w:bCs/>
          <w:i/>
          <w:iCs/>
          <w:sz w:val="22"/>
        </w:rPr>
        <w:t xml:space="preserve">okvirnega sporazuma, </w:t>
      </w:r>
      <w:r w:rsidRPr="00EF2210">
        <w:rPr>
          <w:rFonts w:cs="Arial"/>
          <w:bCs/>
          <w:i/>
          <w:iCs/>
          <w:sz w:val="22"/>
        </w:rPr>
        <w:t>odškodnina ali druge primerljive sankcije«) za vse gospodarske subjekte v ponudbi.</w:t>
      </w:r>
    </w:p>
    <w:p w14:paraId="1CBF5A4B" w14:textId="77777777" w:rsidR="00EF2210" w:rsidRPr="00EF2210" w:rsidRDefault="00EF2210" w:rsidP="00EF2210">
      <w:pPr>
        <w:pStyle w:val="Noga"/>
        <w:spacing w:line="0" w:lineRule="atLeast"/>
        <w:rPr>
          <w:rFonts w:cs="Arial"/>
          <w:bCs/>
          <w:i/>
          <w:iCs/>
          <w:sz w:val="22"/>
        </w:rPr>
      </w:pPr>
    </w:p>
    <w:p w14:paraId="32FD5C1F" w14:textId="73F7B7EC" w:rsidR="00C05CA6" w:rsidRPr="00EF2210" w:rsidRDefault="00EF2210" w:rsidP="00EF2210">
      <w:pPr>
        <w:pStyle w:val="Noga"/>
        <w:spacing w:line="0" w:lineRule="atLeast"/>
        <w:rPr>
          <w:rFonts w:cs="Arial"/>
          <w:bCs/>
          <w:i/>
          <w:iCs/>
          <w:sz w:val="22"/>
        </w:rPr>
      </w:pPr>
      <w:r w:rsidRPr="00EF2210">
        <w:rPr>
          <w:rFonts w:cs="Arial"/>
          <w:bCs/>
          <w:i/>
          <w:iCs/>
          <w:sz w:val="22"/>
        </w:rPr>
        <w:t>IZPOLNJEVANJE POGOJA: kandidat, vsi partnerji v skupni ponudbi, vsi podizvajalci</w:t>
      </w:r>
      <w:r w:rsidR="00C05CA6" w:rsidRPr="00EF2210">
        <w:rPr>
          <w:rFonts w:cs="Arial"/>
          <w:bCs/>
          <w:i/>
          <w:iCs/>
          <w:sz w:val="22"/>
        </w:rPr>
        <w:t>«</w:t>
      </w:r>
    </w:p>
    <w:p w14:paraId="6BB2B255" w14:textId="77777777" w:rsidR="004B123D" w:rsidRDefault="004B123D" w:rsidP="00C05CA6">
      <w:pPr>
        <w:pStyle w:val="Noga"/>
        <w:spacing w:line="0" w:lineRule="atLeast"/>
        <w:rPr>
          <w:rFonts w:cs="Arial"/>
          <w:bCs/>
          <w:i/>
          <w:iCs/>
          <w:sz w:val="22"/>
        </w:rPr>
      </w:pPr>
    </w:p>
    <w:p w14:paraId="08DC1171" w14:textId="77777777" w:rsidR="00F6611B" w:rsidRPr="00EF2210" w:rsidRDefault="00F6611B" w:rsidP="00EF2210">
      <w:pPr>
        <w:rPr>
          <w:sz w:val="22"/>
        </w:rPr>
      </w:pPr>
    </w:p>
    <w:p w14:paraId="727BD6B9" w14:textId="2FC693A8" w:rsidR="00BE2237" w:rsidRPr="00BE2237" w:rsidRDefault="00BE2237" w:rsidP="00BE2237">
      <w:pPr>
        <w:numPr>
          <w:ilvl w:val="0"/>
          <w:numId w:val="34"/>
        </w:numPr>
        <w:rPr>
          <w:sz w:val="22"/>
        </w:rPr>
      </w:pPr>
      <w:r w:rsidRPr="00BE2237">
        <w:rPr>
          <w:sz w:val="22"/>
        </w:rPr>
        <w:t xml:space="preserve">Ostala določila Dokumentacije v zvezi z oddajo javnega naročila </w:t>
      </w:r>
      <w:r w:rsidR="00EF2210">
        <w:rPr>
          <w:sz w:val="22"/>
        </w:rPr>
        <w:t>PRE</w:t>
      </w:r>
      <w:r w:rsidRPr="00BE2237">
        <w:rPr>
          <w:sz w:val="22"/>
        </w:rPr>
        <w:t xml:space="preserve"> 202</w:t>
      </w:r>
      <w:r w:rsidR="00F6611B">
        <w:rPr>
          <w:sz w:val="22"/>
        </w:rPr>
        <w:t>6</w:t>
      </w:r>
      <w:r w:rsidRPr="00BE2237">
        <w:rPr>
          <w:sz w:val="22"/>
        </w:rPr>
        <w:t xml:space="preserve"> ostajajo nespremenjena. </w:t>
      </w:r>
    </w:p>
    <w:p w14:paraId="01EE1239" w14:textId="77777777" w:rsidR="009A2247" w:rsidRDefault="009A2247" w:rsidP="0077559D">
      <w:pPr>
        <w:rPr>
          <w:b/>
          <w:sz w:val="22"/>
        </w:rPr>
      </w:pPr>
    </w:p>
    <w:p w14:paraId="4DC289EC" w14:textId="77777777" w:rsidR="009A2247" w:rsidRDefault="009A2247" w:rsidP="0077559D">
      <w:pPr>
        <w:rPr>
          <w:b/>
          <w:sz w:val="22"/>
        </w:rPr>
      </w:pPr>
    </w:p>
    <w:p w14:paraId="08490D41" w14:textId="77777777" w:rsidR="00AA0BF8" w:rsidRDefault="00AA0BF8" w:rsidP="00140271">
      <w:pPr>
        <w:rPr>
          <w:sz w:val="22"/>
        </w:rPr>
      </w:pPr>
    </w:p>
    <w:p w14:paraId="7708F6C0" w14:textId="4FA14AFD" w:rsidR="00685E2B" w:rsidRPr="00E015C9" w:rsidRDefault="00E015C9" w:rsidP="00E015C9">
      <w:pPr>
        <w:ind w:left="4956"/>
        <w:rPr>
          <w:b/>
          <w:bCs/>
          <w:sz w:val="22"/>
        </w:rPr>
      </w:pPr>
      <w:r w:rsidRPr="00E015C9">
        <w:rPr>
          <w:b/>
          <w:bCs/>
          <w:sz w:val="22"/>
        </w:rPr>
        <w:t>Slovenski državni gozdovi, d.o.o.</w:t>
      </w:r>
    </w:p>
    <w:p w14:paraId="51C11529" w14:textId="69633F46" w:rsidR="23B835C0" w:rsidRDefault="23B835C0" w:rsidP="009278B3">
      <w:pPr>
        <w:pStyle w:val="Naslov3"/>
        <w:numPr>
          <w:ilvl w:val="0"/>
          <w:numId w:val="0"/>
        </w:numPr>
        <w:jc w:val="center"/>
        <w:rPr>
          <w:rFonts w:cs="Arial"/>
          <w:sz w:val="22"/>
        </w:rPr>
      </w:pPr>
    </w:p>
    <w:sectPr w:rsidR="23B835C0" w:rsidSect="00AF6718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79310" w14:textId="77777777" w:rsidR="00BE720F" w:rsidRDefault="00BE720F" w:rsidP="00107834">
      <w:pPr>
        <w:spacing w:line="240" w:lineRule="auto"/>
      </w:pPr>
      <w:r>
        <w:separator/>
      </w:r>
    </w:p>
  </w:endnote>
  <w:endnote w:type="continuationSeparator" w:id="0">
    <w:p w14:paraId="3E7E869D" w14:textId="77777777" w:rsidR="00BE720F" w:rsidRDefault="00BE720F" w:rsidP="00107834">
      <w:pPr>
        <w:spacing w:line="240" w:lineRule="auto"/>
      </w:pPr>
      <w:r>
        <w:continuationSeparator/>
      </w:r>
    </w:p>
  </w:endnote>
  <w:endnote w:type="continuationNotice" w:id="1">
    <w:p w14:paraId="54154016" w14:textId="77777777" w:rsidR="00BE720F" w:rsidRDefault="00BE72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BEFF" w14:textId="1AAC1AE6" w:rsidR="007502FC" w:rsidRPr="00887C43" w:rsidRDefault="00EF2210" w:rsidP="00887C43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PRE</w:t>
    </w:r>
    <w:r w:rsidR="007502FC">
      <w:rPr>
        <w:sz w:val="16"/>
        <w:szCs w:val="16"/>
      </w:rPr>
      <w:t xml:space="preserve"> 2026</w:t>
    </w:r>
  </w:p>
  <w:p w14:paraId="7A51F9DA" w14:textId="77777777" w:rsidR="007502FC" w:rsidRPr="00831D98" w:rsidRDefault="007502FC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9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22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85B1" w14:textId="4D703CE1" w:rsidR="007502FC" w:rsidRPr="00887C43" w:rsidRDefault="007502FC" w:rsidP="00887C43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SEC 2026</w:t>
    </w:r>
  </w:p>
  <w:p w14:paraId="0C859F29" w14:textId="77777777" w:rsidR="007502FC" w:rsidRPr="00831D98" w:rsidRDefault="007502F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FEDEB" w14:textId="77777777" w:rsidR="00BE720F" w:rsidRDefault="00BE720F" w:rsidP="00107834">
      <w:pPr>
        <w:spacing w:line="240" w:lineRule="auto"/>
      </w:pPr>
      <w:r>
        <w:separator/>
      </w:r>
    </w:p>
  </w:footnote>
  <w:footnote w:type="continuationSeparator" w:id="0">
    <w:p w14:paraId="047A7D54" w14:textId="77777777" w:rsidR="00BE720F" w:rsidRDefault="00BE720F" w:rsidP="00107834">
      <w:pPr>
        <w:spacing w:line="240" w:lineRule="auto"/>
      </w:pPr>
      <w:r>
        <w:continuationSeparator/>
      </w:r>
    </w:p>
  </w:footnote>
  <w:footnote w:type="continuationNotice" w:id="1">
    <w:p w14:paraId="694330BA" w14:textId="77777777" w:rsidR="00BE720F" w:rsidRDefault="00BE72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5D4CF" w14:textId="5ACF99BA" w:rsidR="007502FC" w:rsidRPr="00BB1E26" w:rsidRDefault="009A2247" w:rsidP="00831D98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POPRAVEK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4E87" w14:textId="6B6D323F" w:rsidR="007502FC" w:rsidRDefault="007502FC" w:rsidP="00083B88">
    <w:pPr>
      <w:pStyle w:val="Glava"/>
    </w:pPr>
    <w:r>
      <w:tab/>
    </w:r>
    <w:r>
      <w:tab/>
    </w:r>
    <w:r>
      <w:rPr>
        <w:sz w:val="16"/>
        <w:szCs w:val="16"/>
      </w:rPr>
      <w:br/>
    </w:r>
    <w:r w:rsidRPr="00FC3C76">
      <w:rPr>
        <w:sz w:val="16"/>
        <w:szCs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D"/>
    <w:multiLevelType w:val="multilevel"/>
    <w:tmpl w:val="0000000D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 w:cs="Arial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Arial" w:hAnsi="Arial" w:cs="Aria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19E2E90"/>
    <w:multiLevelType w:val="multilevel"/>
    <w:tmpl w:val="70AAA324"/>
    <w:numStyleLink w:val="Natevanjestevilkami"/>
  </w:abstractNum>
  <w:abstractNum w:abstractNumId="3" w15:restartNumberingAfterBreak="0">
    <w:nsid w:val="089E5499"/>
    <w:multiLevelType w:val="hybridMultilevel"/>
    <w:tmpl w:val="949A6F48"/>
    <w:lvl w:ilvl="0" w:tplc="8878D7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1C47D6"/>
    <w:multiLevelType w:val="hybridMultilevel"/>
    <w:tmpl w:val="640EDEDC"/>
    <w:lvl w:ilvl="0" w:tplc="185A7B5E">
      <w:numFmt w:val="bullet"/>
      <w:lvlText w:val="-"/>
      <w:lvlJc w:val="left"/>
      <w:pPr>
        <w:ind w:left="73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1230005F"/>
    <w:multiLevelType w:val="hybridMultilevel"/>
    <w:tmpl w:val="D8DAA936"/>
    <w:lvl w:ilvl="0" w:tplc="1C926B7A">
      <w:start w:val="11"/>
      <w:numFmt w:val="decimal"/>
      <w:lvlText w:val="%1."/>
      <w:lvlJc w:val="left"/>
      <w:pPr>
        <w:ind w:left="600"/>
      </w:pPr>
      <w:rPr>
        <w:rFonts w:ascii="Arial" w:eastAsia="Calibri" w:hAnsi="Arial" w:cs="Arial" w:hint="default"/>
        <w:b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1E456D2">
      <w:start w:val="1"/>
      <w:numFmt w:val="lowerLetter"/>
      <w:lvlText w:val="%2"/>
      <w:lvlJc w:val="left"/>
      <w:pPr>
        <w:ind w:left="5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3C9C6C">
      <w:start w:val="1"/>
      <w:numFmt w:val="lowerRoman"/>
      <w:lvlText w:val="%3"/>
      <w:lvlJc w:val="left"/>
      <w:pPr>
        <w:ind w:left="6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7A03BC">
      <w:start w:val="1"/>
      <w:numFmt w:val="decimal"/>
      <w:lvlText w:val="%4"/>
      <w:lvlJc w:val="left"/>
      <w:pPr>
        <w:ind w:left="7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BE7796">
      <w:start w:val="1"/>
      <w:numFmt w:val="lowerLetter"/>
      <w:lvlText w:val="%5"/>
      <w:lvlJc w:val="left"/>
      <w:pPr>
        <w:ind w:left="7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B656A2">
      <w:start w:val="1"/>
      <w:numFmt w:val="lowerRoman"/>
      <w:lvlText w:val="%6"/>
      <w:lvlJc w:val="left"/>
      <w:pPr>
        <w:ind w:left="8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4401FA">
      <w:start w:val="1"/>
      <w:numFmt w:val="decimal"/>
      <w:lvlText w:val="%7"/>
      <w:lvlJc w:val="left"/>
      <w:pPr>
        <w:ind w:left="9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22B55A">
      <w:start w:val="1"/>
      <w:numFmt w:val="lowerLetter"/>
      <w:lvlText w:val="%8"/>
      <w:lvlJc w:val="left"/>
      <w:pPr>
        <w:ind w:left="9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F4BD78">
      <w:start w:val="1"/>
      <w:numFmt w:val="lowerRoman"/>
      <w:lvlText w:val="%9"/>
      <w:lvlJc w:val="left"/>
      <w:pPr>
        <w:ind w:left="10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B878E5"/>
    <w:multiLevelType w:val="hybridMultilevel"/>
    <w:tmpl w:val="5740B068"/>
    <w:lvl w:ilvl="0" w:tplc="0424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361A75"/>
    <w:multiLevelType w:val="hybridMultilevel"/>
    <w:tmpl w:val="FCCE36C6"/>
    <w:lvl w:ilvl="0" w:tplc="F34090B8">
      <w:start w:val="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203C6429"/>
    <w:multiLevelType w:val="hybridMultilevel"/>
    <w:tmpl w:val="8C54DD04"/>
    <w:lvl w:ilvl="0" w:tplc="B396160E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F3FEF"/>
    <w:multiLevelType w:val="hybridMultilevel"/>
    <w:tmpl w:val="DF02FA76"/>
    <w:lvl w:ilvl="0" w:tplc="3DCC269C">
      <w:start w:val="1"/>
      <w:numFmt w:val="decimal"/>
      <w:lvlText w:val="%1)"/>
      <w:lvlJc w:val="left"/>
      <w:pPr>
        <w:ind w:left="369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A4E550">
      <w:start w:val="1"/>
      <w:numFmt w:val="lowerLetter"/>
      <w:lvlText w:val="%2"/>
      <w:lvlJc w:val="left"/>
      <w:pPr>
        <w:ind w:left="1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4269294">
      <w:start w:val="1"/>
      <w:numFmt w:val="lowerRoman"/>
      <w:lvlText w:val="%3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3902CCE">
      <w:start w:val="1"/>
      <w:numFmt w:val="decimal"/>
      <w:lvlText w:val="%4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39CF240">
      <w:start w:val="1"/>
      <w:numFmt w:val="lowerLetter"/>
      <w:lvlText w:val="%5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D3A3C52">
      <w:start w:val="1"/>
      <w:numFmt w:val="lowerRoman"/>
      <w:lvlText w:val="%6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91ED00A">
      <w:start w:val="1"/>
      <w:numFmt w:val="decimal"/>
      <w:lvlText w:val="%7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9C0E55C">
      <w:start w:val="1"/>
      <w:numFmt w:val="lowerLetter"/>
      <w:lvlText w:val="%8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1E12E8">
      <w:start w:val="1"/>
      <w:numFmt w:val="lowerRoman"/>
      <w:lvlText w:val="%9"/>
      <w:lvlJc w:val="left"/>
      <w:pPr>
        <w:ind w:left="61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383850"/>
    <w:multiLevelType w:val="hybridMultilevel"/>
    <w:tmpl w:val="CF1622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E27AC"/>
    <w:multiLevelType w:val="hybridMultilevel"/>
    <w:tmpl w:val="42D6660A"/>
    <w:lvl w:ilvl="0" w:tplc="185A7B5E">
      <w:numFmt w:val="bullet"/>
      <w:lvlText w:val="-"/>
      <w:lvlJc w:val="left"/>
      <w:pPr>
        <w:ind w:left="7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2487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3207" w:hanging="360"/>
      </w:pPr>
    </w:lvl>
    <w:lvl w:ilvl="2" w:tplc="0424001B" w:tentative="1">
      <w:start w:val="1"/>
      <w:numFmt w:val="lowerRoman"/>
      <w:lvlText w:val="%3."/>
      <w:lvlJc w:val="right"/>
      <w:pPr>
        <w:ind w:left="3927" w:hanging="180"/>
      </w:pPr>
    </w:lvl>
    <w:lvl w:ilvl="3" w:tplc="0424000F" w:tentative="1">
      <w:start w:val="1"/>
      <w:numFmt w:val="decimal"/>
      <w:lvlText w:val="%4."/>
      <w:lvlJc w:val="left"/>
      <w:pPr>
        <w:ind w:left="4647" w:hanging="360"/>
      </w:pPr>
    </w:lvl>
    <w:lvl w:ilvl="4" w:tplc="04240019" w:tentative="1">
      <w:start w:val="1"/>
      <w:numFmt w:val="lowerLetter"/>
      <w:lvlText w:val="%5."/>
      <w:lvlJc w:val="left"/>
      <w:pPr>
        <w:ind w:left="5367" w:hanging="360"/>
      </w:pPr>
    </w:lvl>
    <w:lvl w:ilvl="5" w:tplc="0424001B" w:tentative="1">
      <w:start w:val="1"/>
      <w:numFmt w:val="lowerRoman"/>
      <w:lvlText w:val="%6."/>
      <w:lvlJc w:val="right"/>
      <w:pPr>
        <w:ind w:left="6087" w:hanging="180"/>
      </w:pPr>
    </w:lvl>
    <w:lvl w:ilvl="6" w:tplc="0424000F" w:tentative="1">
      <w:start w:val="1"/>
      <w:numFmt w:val="decimal"/>
      <w:lvlText w:val="%7."/>
      <w:lvlJc w:val="left"/>
      <w:pPr>
        <w:ind w:left="6807" w:hanging="360"/>
      </w:pPr>
    </w:lvl>
    <w:lvl w:ilvl="7" w:tplc="04240019" w:tentative="1">
      <w:start w:val="1"/>
      <w:numFmt w:val="lowerLetter"/>
      <w:lvlText w:val="%8."/>
      <w:lvlJc w:val="left"/>
      <w:pPr>
        <w:ind w:left="7527" w:hanging="360"/>
      </w:pPr>
    </w:lvl>
    <w:lvl w:ilvl="8" w:tplc="0424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6" w15:restartNumberingAfterBreak="0">
    <w:nsid w:val="434D2676"/>
    <w:multiLevelType w:val="hybridMultilevel"/>
    <w:tmpl w:val="4448ED6A"/>
    <w:lvl w:ilvl="0" w:tplc="044AFD8A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8429A"/>
    <w:multiLevelType w:val="hybridMultilevel"/>
    <w:tmpl w:val="8F3C7CD8"/>
    <w:lvl w:ilvl="0" w:tplc="30B4D98C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C55AA"/>
    <w:multiLevelType w:val="hybridMultilevel"/>
    <w:tmpl w:val="969458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01C2B"/>
    <w:multiLevelType w:val="hybridMultilevel"/>
    <w:tmpl w:val="4816C26E"/>
    <w:lvl w:ilvl="0" w:tplc="185A7B5E">
      <w:numFmt w:val="bullet"/>
      <w:lvlText w:val="-"/>
      <w:lvlJc w:val="left"/>
      <w:pPr>
        <w:ind w:left="71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7B64A9C">
      <w:start w:val="1"/>
      <w:numFmt w:val="decimal"/>
      <w:lvlRestart w:val="0"/>
      <w:lvlText w:val="%2."/>
      <w:lvlJc w:val="left"/>
      <w:pPr>
        <w:ind w:left="811"/>
      </w:pPr>
      <w:rPr>
        <w:rFonts w:ascii="Arial" w:eastAsia="Calibri" w:hAnsi="Arial" w:cs="Arial" w:hint="default"/>
        <w:b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2782E96">
      <w:start w:val="1"/>
      <w:numFmt w:val="lowerRoman"/>
      <w:lvlText w:val="%3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C645FE6">
      <w:start w:val="1"/>
      <w:numFmt w:val="decimal"/>
      <w:lvlText w:val="%4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A020874">
      <w:start w:val="1"/>
      <w:numFmt w:val="lowerLetter"/>
      <w:lvlText w:val="%5"/>
      <w:lvlJc w:val="left"/>
      <w:pPr>
        <w:ind w:left="6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3203E80">
      <w:start w:val="1"/>
      <w:numFmt w:val="lowerRoman"/>
      <w:lvlText w:val="%6"/>
      <w:lvlJc w:val="left"/>
      <w:pPr>
        <w:ind w:left="7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D728428">
      <w:start w:val="1"/>
      <w:numFmt w:val="decimal"/>
      <w:lvlText w:val="%7"/>
      <w:lvlJc w:val="left"/>
      <w:pPr>
        <w:ind w:left="8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FE8D956">
      <w:start w:val="1"/>
      <w:numFmt w:val="lowerLetter"/>
      <w:lvlText w:val="%8"/>
      <w:lvlJc w:val="left"/>
      <w:pPr>
        <w:ind w:left="9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B309088">
      <w:start w:val="1"/>
      <w:numFmt w:val="lowerRoman"/>
      <w:lvlText w:val="%9"/>
      <w:lvlJc w:val="left"/>
      <w:pPr>
        <w:ind w:left="9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9DA36D9"/>
    <w:multiLevelType w:val="multilevel"/>
    <w:tmpl w:val="9EF6C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D31F30"/>
    <w:multiLevelType w:val="hybridMultilevel"/>
    <w:tmpl w:val="5A40D7D8"/>
    <w:lvl w:ilvl="0" w:tplc="185A7B5E">
      <w:numFmt w:val="bullet"/>
      <w:lvlText w:val="-"/>
      <w:lvlJc w:val="left"/>
      <w:pPr>
        <w:ind w:left="109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3" w15:restartNumberingAfterBreak="0">
    <w:nsid w:val="62DA145D"/>
    <w:multiLevelType w:val="hybridMultilevel"/>
    <w:tmpl w:val="B582E9C4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D05A3D"/>
    <w:multiLevelType w:val="multilevel"/>
    <w:tmpl w:val="2796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E71ECA"/>
    <w:multiLevelType w:val="hybridMultilevel"/>
    <w:tmpl w:val="7890AF64"/>
    <w:lvl w:ilvl="0" w:tplc="30B4D98C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7" w15:restartNumberingAfterBreak="0">
    <w:nsid w:val="6A7C6716"/>
    <w:multiLevelType w:val="hybridMultilevel"/>
    <w:tmpl w:val="2084BF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1DB252D"/>
    <w:multiLevelType w:val="hybridMultilevel"/>
    <w:tmpl w:val="BFDCF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A779B"/>
    <w:multiLevelType w:val="hybridMultilevel"/>
    <w:tmpl w:val="D242C2E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2D38E1"/>
    <w:multiLevelType w:val="hybridMultilevel"/>
    <w:tmpl w:val="53AAFBB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121A72"/>
    <w:multiLevelType w:val="hybridMultilevel"/>
    <w:tmpl w:val="67C2E3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314963">
    <w:abstractNumId w:val="28"/>
  </w:num>
  <w:num w:numId="2" w16cid:durableId="1412046101">
    <w:abstractNumId w:val="10"/>
    <w:lvlOverride w:ilvl="0">
      <w:lvl w:ilvl="0"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1208" w:hanging="357"/>
        </w:pPr>
        <w:rPr>
          <w:rFonts w:hint="default"/>
          <w:b/>
          <w:bCs/>
          <w:sz w:val="20"/>
          <w:szCs w:val="20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967618330">
    <w:abstractNumId w:val="26"/>
  </w:num>
  <w:num w:numId="4" w16cid:durableId="974063967">
    <w:abstractNumId w:val="15"/>
  </w:num>
  <w:num w:numId="5" w16cid:durableId="429467871">
    <w:abstractNumId w:val="5"/>
  </w:num>
  <w:num w:numId="6" w16cid:durableId="942345880">
    <w:abstractNumId w:val="2"/>
  </w:num>
  <w:num w:numId="7" w16cid:durableId="1433627183">
    <w:abstractNumId w:val="17"/>
  </w:num>
  <w:num w:numId="8" w16cid:durableId="1923251867">
    <w:abstractNumId w:val="4"/>
  </w:num>
  <w:num w:numId="9" w16cid:durableId="1538928177">
    <w:abstractNumId w:val="10"/>
    <w:lvlOverride w:ilvl="0">
      <w:lvl w:ilvl="0"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0" w16cid:durableId="1124498182">
    <w:abstractNumId w:val="29"/>
  </w:num>
  <w:num w:numId="11" w16cid:durableId="2033147852">
    <w:abstractNumId w:val="25"/>
  </w:num>
  <w:num w:numId="12" w16cid:durableId="1129711530">
    <w:abstractNumId w:val="19"/>
  </w:num>
  <w:num w:numId="13" w16cid:durableId="1731266761">
    <w:abstractNumId w:val="8"/>
  </w:num>
  <w:num w:numId="14" w16cid:durableId="735931618">
    <w:abstractNumId w:val="30"/>
  </w:num>
  <w:num w:numId="15" w16cid:durableId="1250000889">
    <w:abstractNumId w:val="30"/>
  </w:num>
  <w:num w:numId="16" w16cid:durableId="4466594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6538819">
    <w:abstractNumId w:val="18"/>
  </w:num>
  <w:num w:numId="18" w16cid:durableId="29916433">
    <w:abstractNumId w:val="9"/>
  </w:num>
  <w:num w:numId="19" w16cid:durableId="10635278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72297722">
    <w:abstractNumId w:val="23"/>
  </w:num>
  <w:num w:numId="21" w16cid:durableId="1394818618">
    <w:abstractNumId w:val="13"/>
  </w:num>
  <w:num w:numId="22" w16cid:durableId="1360427441">
    <w:abstractNumId w:val="12"/>
  </w:num>
  <w:num w:numId="23" w16cid:durableId="670178896">
    <w:abstractNumId w:val="20"/>
  </w:num>
  <w:num w:numId="24" w16cid:durableId="395009369">
    <w:abstractNumId w:val="7"/>
  </w:num>
  <w:num w:numId="25" w16cid:durableId="1911113286">
    <w:abstractNumId w:val="22"/>
  </w:num>
  <w:num w:numId="26" w16cid:durableId="1219315548">
    <w:abstractNumId w:val="6"/>
  </w:num>
  <w:num w:numId="27" w16cid:durableId="1105734726">
    <w:abstractNumId w:val="14"/>
  </w:num>
  <w:num w:numId="28" w16cid:durableId="1505515887">
    <w:abstractNumId w:val="32"/>
  </w:num>
  <w:num w:numId="29" w16cid:durableId="1506434146">
    <w:abstractNumId w:val="27"/>
  </w:num>
  <w:num w:numId="30" w16cid:durableId="1101339204">
    <w:abstractNumId w:val="31"/>
  </w:num>
  <w:num w:numId="31" w16cid:durableId="647393999">
    <w:abstractNumId w:val="16"/>
  </w:num>
  <w:num w:numId="32" w16cid:durableId="128208733">
    <w:abstractNumId w:val="31"/>
  </w:num>
  <w:num w:numId="33" w16cid:durableId="544292962">
    <w:abstractNumId w:val="16"/>
  </w:num>
  <w:num w:numId="34" w16cid:durableId="1901480144">
    <w:abstractNumId w:val="31"/>
  </w:num>
  <w:num w:numId="35" w16cid:durableId="1208564888">
    <w:abstractNumId w:val="11"/>
  </w:num>
  <w:num w:numId="36" w16cid:durableId="1341198512">
    <w:abstractNumId w:val="24"/>
  </w:num>
  <w:num w:numId="37" w16cid:durableId="605381375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1768"/>
    <w:rsid w:val="000028D4"/>
    <w:rsid w:val="00002A2A"/>
    <w:rsid w:val="00003073"/>
    <w:rsid w:val="00004B23"/>
    <w:rsid w:val="000050ED"/>
    <w:rsid w:val="00005F4B"/>
    <w:rsid w:val="000063C2"/>
    <w:rsid w:val="00010231"/>
    <w:rsid w:val="000108F9"/>
    <w:rsid w:val="00010A21"/>
    <w:rsid w:val="00010E67"/>
    <w:rsid w:val="00011ADB"/>
    <w:rsid w:val="000124BB"/>
    <w:rsid w:val="00012D9C"/>
    <w:rsid w:val="00013AB3"/>
    <w:rsid w:val="00013C2F"/>
    <w:rsid w:val="00013EB5"/>
    <w:rsid w:val="00015DD6"/>
    <w:rsid w:val="00015F99"/>
    <w:rsid w:val="000169B6"/>
    <w:rsid w:val="000169CF"/>
    <w:rsid w:val="00021787"/>
    <w:rsid w:val="0002277F"/>
    <w:rsid w:val="00022F87"/>
    <w:rsid w:val="00023293"/>
    <w:rsid w:val="00024C93"/>
    <w:rsid w:val="00024EB6"/>
    <w:rsid w:val="0002665E"/>
    <w:rsid w:val="000344DF"/>
    <w:rsid w:val="0003458C"/>
    <w:rsid w:val="000362F8"/>
    <w:rsid w:val="000366C8"/>
    <w:rsid w:val="0003789F"/>
    <w:rsid w:val="000417EE"/>
    <w:rsid w:val="00044A6F"/>
    <w:rsid w:val="00050419"/>
    <w:rsid w:val="00053B35"/>
    <w:rsid w:val="00053EBD"/>
    <w:rsid w:val="00053EFD"/>
    <w:rsid w:val="00053F1C"/>
    <w:rsid w:val="000552E9"/>
    <w:rsid w:val="000561FF"/>
    <w:rsid w:val="00056FBB"/>
    <w:rsid w:val="000576FB"/>
    <w:rsid w:val="00060E2A"/>
    <w:rsid w:val="0006117D"/>
    <w:rsid w:val="00061781"/>
    <w:rsid w:val="000646AA"/>
    <w:rsid w:val="0006500B"/>
    <w:rsid w:val="0006549C"/>
    <w:rsid w:val="00065CD3"/>
    <w:rsid w:val="0007004C"/>
    <w:rsid w:val="0007218E"/>
    <w:rsid w:val="0007348B"/>
    <w:rsid w:val="000757BF"/>
    <w:rsid w:val="00076605"/>
    <w:rsid w:val="00077BD5"/>
    <w:rsid w:val="00077D73"/>
    <w:rsid w:val="00080F6A"/>
    <w:rsid w:val="0008140E"/>
    <w:rsid w:val="00081E4B"/>
    <w:rsid w:val="00082568"/>
    <w:rsid w:val="00082954"/>
    <w:rsid w:val="00083B88"/>
    <w:rsid w:val="000846A4"/>
    <w:rsid w:val="00084A7D"/>
    <w:rsid w:val="00085211"/>
    <w:rsid w:val="00087E6A"/>
    <w:rsid w:val="0009010A"/>
    <w:rsid w:val="000918E8"/>
    <w:rsid w:val="00091B32"/>
    <w:rsid w:val="0009239E"/>
    <w:rsid w:val="00093BDF"/>
    <w:rsid w:val="000965DF"/>
    <w:rsid w:val="00096C13"/>
    <w:rsid w:val="00097A70"/>
    <w:rsid w:val="000A07FB"/>
    <w:rsid w:val="000A228E"/>
    <w:rsid w:val="000A3259"/>
    <w:rsid w:val="000A351D"/>
    <w:rsid w:val="000A4471"/>
    <w:rsid w:val="000A45B0"/>
    <w:rsid w:val="000A4B6A"/>
    <w:rsid w:val="000A4C96"/>
    <w:rsid w:val="000A5083"/>
    <w:rsid w:val="000A5914"/>
    <w:rsid w:val="000A71DC"/>
    <w:rsid w:val="000A76DB"/>
    <w:rsid w:val="000B1234"/>
    <w:rsid w:val="000B1CE3"/>
    <w:rsid w:val="000B575B"/>
    <w:rsid w:val="000B64F7"/>
    <w:rsid w:val="000B66C4"/>
    <w:rsid w:val="000B7A9C"/>
    <w:rsid w:val="000C2084"/>
    <w:rsid w:val="000C735E"/>
    <w:rsid w:val="000C792E"/>
    <w:rsid w:val="000C799C"/>
    <w:rsid w:val="000D08C0"/>
    <w:rsid w:val="000D0F0C"/>
    <w:rsid w:val="000D1994"/>
    <w:rsid w:val="000D3BC9"/>
    <w:rsid w:val="000D45DA"/>
    <w:rsid w:val="000D56B8"/>
    <w:rsid w:val="000D5715"/>
    <w:rsid w:val="000D713F"/>
    <w:rsid w:val="000E10F9"/>
    <w:rsid w:val="000E2AF5"/>
    <w:rsid w:val="000E3665"/>
    <w:rsid w:val="000E43C4"/>
    <w:rsid w:val="000E4C14"/>
    <w:rsid w:val="000E58F2"/>
    <w:rsid w:val="000E686A"/>
    <w:rsid w:val="000E755F"/>
    <w:rsid w:val="000E7B85"/>
    <w:rsid w:val="000E7E80"/>
    <w:rsid w:val="000E7F9E"/>
    <w:rsid w:val="000F085B"/>
    <w:rsid w:val="000F1908"/>
    <w:rsid w:val="000F361B"/>
    <w:rsid w:val="000F660D"/>
    <w:rsid w:val="000F70AF"/>
    <w:rsid w:val="000F75C6"/>
    <w:rsid w:val="001003DB"/>
    <w:rsid w:val="0010076A"/>
    <w:rsid w:val="0010091F"/>
    <w:rsid w:val="00100972"/>
    <w:rsid w:val="00100AA0"/>
    <w:rsid w:val="00101682"/>
    <w:rsid w:val="00103EAE"/>
    <w:rsid w:val="001056FA"/>
    <w:rsid w:val="00105C4C"/>
    <w:rsid w:val="00107834"/>
    <w:rsid w:val="00107846"/>
    <w:rsid w:val="0011010D"/>
    <w:rsid w:val="00111C66"/>
    <w:rsid w:val="0011549B"/>
    <w:rsid w:val="001158B5"/>
    <w:rsid w:val="0011613B"/>
    <w:rsid w:val="00116214"/>
    <w:rsid w:val="00120550"/>
    <w:rsid w:val="00121908"/>
    <w:rsid w:val="00121D64"/>
    <w:rsid w:val="001221C3"/>
    <w:rsid w:val="0012400D"/>
    <w:rsid w:val="00124D12"/>
    <w:rsid w:val="00126055"/>
    <w:rsid w:val="00126AFC"/>
    <w:rsid w:val="00126FA0"/>
    <w:rsid w:val="001317DD"/>
    <w:rsid w:val="00131CF2"/>
    <w:rsid w:val="0013384E"/>
    <w:rsid w:val="00135641"/>
    <w:rsid w:val="00140271"/>
    <w:rsid w:val="00141A58"/>
    <w:rsid w:val="0014274B"/>
    <w:rsid w:val="00142B7E"/>
    <w:rsid w:val="00142EA9"/>
    <w:rsid w:val="00143616"/>
    <w:rsid w:val="001459BC"/>
    <w:rsid w:val="001465A1"/>
    <w:rsid w:val="0014694B"/>
    <w:rsid w:val="00150B80"/>
    <w:rsid w:val="00152883"/>
    <w:rsid w:val="00152B13"/>
    <w:rsid w:val="00152D6A"/>
    <w:rsid w:val="00153795"/>
    <w:rsid w:val="00156AD0"/>
    <w:rsid w:val="00161559"/>
    <w:rsid w:val="00161942"/>
    <w:rsid w:val="00164F36"/>
    <w:rsid w:val="001661AB"/>
    <w:rsid w:val="0016652B"/>
    <w:rsid w:val="00166710"/>
    <w:rsid w:val="00166B3B"/>
    <w:rsid w:val="001712BF"/>
    <w:rsid w:val="001716C5"/>
    <w:rsid w:val="00171AB8"/>
    <w:rsid w:val="00172916"/>
    <w:rsid w:val="0017345D"/>
    <w:rsid w:val="0017436F"/>
    <w:rsid w:val="00174D87"/>
    <w:rsid w:val="00176382"/>
    <w:rsid w:val="0017690A"/>
    <w:rsid w:val="00182BED"/>
    <w:rsid w:val="00182D81"/>
    <w:rsid w:val="0018319F"/>
    <w:rsid w:val="00183910"/>
    <w:rsid w:val="0018465B"/>
    <w:rsid w:val="00185D37"/>
    <w:rsid w:val="0018717F"/>
    <w:rsid w:val="00187E53"/>
    <w:rsid w:val="00192E9F"/>
    <w:rsid w:val="00195B86"/>
    <w:rsid w:val="00196E54"/>
    <w:rsid w:val="00197032"/>
    <w:rsid w:val="001A103E"/>
    <w:rsid w:val="001A2887"/>
    <w:rsid w:val="001A407F"/>
    <w:rsid w:val="001A4565"/>
    <w:rsid w:val="001A4F26"/>
    <w:rsid w:val="001A6646"/>
    <w:rsid w:val="001A67D0"/>
    <w:rsid w:val="001A68A1"/>
    <w:rsid w:val="001A7DE7"/>
    <w:rsid w:val="001B0726"/>
    <w:rsid w:val="001B6746"/>
    <w:rsid w:val="001B6B52"/>
    <w:rsid w:val="001C01BA"/>
    <w:rsid w:val="001C046A"/>
    <w:rsid w:val="001C095A"/>
    <w:rsid w:val="001C23D7"/>
    <w:rsid w:val="001C465D"/>
    <w:rsid w:val="001C5AE3"/>
    <w:rsid w:val="001C6056"/>
    <w:rsid w:val="001C663D"/>
    <w:rsid w:val="001C77E2"/>
    <w:rsid w:val="001D0581"/>
    <w:rsid w:val="001D16B2"/>
    <w:rsid w:val="001D2848"/>
    <w:rsid w:val="001D46BA"/>
    <w:rsid w:val="001D60F0"/>
    <w:rsid w:val="001D6A27"/>
    <w:rsid w:val="001D7F79"/>
    <w:rsid w:val="001E1E80"/>
    <w:rsid w:val="001E2EA1"/>
    <w:rsid w:val="001E5ADE"/>
    <w:rsid w:val="001E685C"/>
    <w:rsid w:val="001E71D7"/>
    <w:rsid w:val="001F0C07"/>
    <w:rsid w:val="001F0EF5"/>
    <w:rsid w:val="001F21D7"/>
    <w:rsid w:val="001F22A5"/>
    <w:rsid w:val="001F2C54"/>
    <w:rsid w:val="001F614F"/>
    <w:rsid w:val="001F6F87"/>
    <w:rsid w:val="002016D3"/>
    <w:rsid w:val="00201F06"/>
    <w:rsid w:val="00203401"/>
    <w:rsid w:val="00203DEC"/>
    <w:rsid w:val="0020506B"/>
    <w:rsid w:val="002067F6"/>
    <w:rsid w:val="00206C79"/>
    <w:rsid w:val="0020798C"/>
    <w:rsid w:val="002116EC"/>
    <w:rsid w:val="00212D48"/>
    <w:rsid w:val="00213143"/>
    <w:rsid w:val="00213702"/>
    <w:rsid w:val="00213A94"/>
    <w:rsid w:val="00214A8B"/>
    <w:rsid w:val="0021682A"/>
    <w:rsid w:val="00216B4D"/>
    <w:rsid w:val="00216BAB"/>
    <w:rsid w:val="00217E26"/>
    <w:rsid w:val="00220FE1"/>
    <w:rsid w:val="002219DB"/>
    <w:rsid w:val="00222244"/>
    <w:rsid w:val="00222835"/>
    <w:rsid w:val="002231A9"/>
    <w:rsid w:val="002242C7"/>
    <w:rsid w:val="00224601"/>
    <w:rsid w:val="0022522F"/>
    <w:rsid w:val="00227C54"/>
    <w:rsid w:val="0023213F"/>
    <w:rsid w:val="0023278C"/>
    <w:rsid w:val="00232CB5"/>
    <w:rsid w:val="00233058"/>
    <w:rsid w:val="0023306B"/>
    <w:rsid w:val="002336D8"/>
    <w:rsid w:val="00233DBC"/>
    <w:rsid w:val="002340B4"/>
    <w:rsid w:val="00234453"/>
    <w:rsid w:val="00235C37"/>
    <w:rsid w:val="00236804"/>
    <w:rsid w:val="00237077"/>
    <w:rsid w:val="002405F1"/>
    <w:rsid w:val="00241457"/>
    <w:rsid w:val="00241972"/>
    <w:rsid w:val="00242AB7"/>
    <w:rsid w:val="00242FED"/>
    <w:rsid w:val="00243B79"/>
    <w:rsid w:val="00244306"/>
    <w:rsid w:val="00244EAA"/>
    <w:rsid w:val="00245993"/>
    <w:rsid w:val="002459B7"/>
    <w:rsid w:val="00246A9E"/>
    <w:rsid w:val="002476F3"/>
    <w:rsid w:val="00247AC3"/>
    <w:rsid w:val="00247EE6"/>
    <w:rsid w:val="00250608"/>
    <w:rsid w:val="0025212F"/>
    <w:rsid w:val="00252B1F"/>
    <w:rsid w:val="002547F9"/>
    <w:rsid w:val="00254EAD"/>
    <w:rsid w:val="00255411"/>
    <w:rsid w:val="00255517"/>
    <w:rsid w:val="00255AC7"/>
    <w:rsid w:val="00257005"/>
    <w:rsid w:val="00257917"/>
    <w:rsid w:val="00261DF2"/>
    <w:rsid w:val="0026289B"/>
    <w:rsid w:val="00262DC7"/>
    <w:rsid w:val="00262E10"/>
    <w:rsid w:val="002630BA"/>
    <w:rsid w:val="002637CD"/>
    <w:rsid w:val="002639F8"/>
    <w:rsid w:val="00263CE3"/>
    <w:rsid w:val="00263F7A"/>
    <w:rsid w:val="00265BB2"/>
    <w:rsid w:val="00265C44"/>
    <w:rsid w:val="00267C72"/>
    <w:rsid w:val="00267F5B"/>
    <w:rsid w:val="00270A35"/>
    <w:rsid w:val="0027115D"/>
    <w:rsid w:val="00272063"/>
    <w:rsid w:val="00274551"/>
    <w:rsid w:val="00274A0F"/>
    <w:rsid w:val="00275F13"/>
    <w:rsid w:val="00276747"/>
    <w:rsid w:val="002769E8"/>
    <w:rsid w:val="00280C52"/>
    <w:rsid w:val="0028148F"/>
    <w:rsid w:val="002814E9"/>
    <w:rsid w:val="00281AAF"/>
    <w:rsid w:val="00282BAD"/>
    <w:rsid w:val="00282C53"/>
    <w:rsid w:val="002838E4"/>
    <w:rsid w:val="00284CC9"/>
    <w:rsid w:val="002851C4"/>
    <w:rsid w:val="002863CD"/>
    <w:rsid w:val="002903E9"/>
    <w:rsid w:val="00290A7D"/>
    <w:rsid w:val="00292D53"/>
    <w:rsid w:val="00293B90"/>
    <w:rsid w:val="0029441A"/>
    <w:rsid w:val="002958FE"/>
    <w:rsid w:val="00296F26"/>
    <w:rsid w:val="002A0022"/>
    <w:rsid w:val="002A15A9"/>
    <w:rsid w:val="002A367F"/>
    <w:rsid w:val="002A4D70"/>
    <w:rsid w:val="002A6853"/>
    <w:rsid w:val="002B02DD"/>
    <w:rsid w:val="002B0C97"/>
    <w:rsid w:val="002B2B13"/>
    <w:rsid w:val="002B3DD7"/>
    <w:rsid w:val="002B4C03"/>
    <w:rsid w:val="002B5032"/>
    <w:rsid w:val="002B5236"/>
    <w:rsid w:val="002B713C"/>
    <w:rsid w:val="002B7643"/>
    <w:rsid w:val="002C035F"/>
    <w:rsid w:val="002C173A"/>
    <w:rsid w:val="002C2EB6"/>
    <w:rsid w:val="002C31A4"/>
    <w:rsid w:val="002C427C"/>
    <w:rsid w:val="002C5389"/>
    <w:rsid w:val="002C7C3E"/>
    <w:rsid w:val="002D0042"/>
    <w:rsid w:val="002D052B"/>
    <w:rsid w:val="002D282C"/>
    <w:rsid w:val="002D3D13"/>
    <w:rsid w:val="002D4C09"/>
    <w:rsid w:val="002D4F2D"/>
    <w:rsid w:val="002D5895"/>
    <w:rsid w:val="002D6973"/>
    <w:rsid w:val="002D6CB5"/>
    <w:rsid w:val="002E0122"/>
    <w:rsid w:val="002E0906"/>
    <w:rsid w:val="002E0C83"/>
    <w:rsid w:val="002E1486"/>
    <w:rsid w:val="002E383E"/>
    <w:rsid w:val="002E3BB5"/>
    <w:rsid w:val="002E4ECA"/>
    <w:rsid w:val="002E75A9"/>
    <w:rsid w:val="002E7861"/>
    <w:rsid w:val="002F0418"/>
    <w:rsid w:val="002F11B7"/>
    <w:rsid w:val="002F2A8A"/>
    <w:rsid w:val="002F39DE"/>
    <w:rsid w:val="002F3D91"/>
    <w:rsid w:val="002F5592"/>
    <w:rsid w:val="002F584F"/>
    <w:rsid w:val="002F7658"/>
    <w:rsid w:val="002F7F47"/>
    <w:rsid w:val="002F7F9C"/>
    <w:rsid w:val="00300276"/>
    <w:rsid w:val="0030028A"/>
    <w:rsid w:val="003009F5"/>
    <w:rsid w:val="00303271"/>
    <w:rsid w:val="00303B96"/>
    <w:rsid w:val="00303D96"/>
    <w:rsid w:val="00304BC5"/>
    <w:rsid w:val="003056E4"/>
    <w:rsid w:val="003059ED"/>
    <w:rsid w:val="00306937"/>
    <w:rsid w:val="003071EA"/>
    <w:rsid w:val="00307EBF"/>
    <w:rsid w:val="00307F19"/>
    <w:rsid w:val="00307F37"/>
    <w:rsid w:val="00310087"/>
    <w:rsid w:val="00310D03"/>
    <w:rsid w:val="00312403"/>
    <w:rsid w:val="003144CE"/>
    <w:rsid w:val="003146A2"/>
    <w:rsid w:val="00315316"/>
    <w:rsid w:val="003154A8"/>
    <w:rsid w:val="00316E5D"/>
    <w:rsid w:val="003174CC"/>
    <w:rsid w:val="0031783E"/>
    <w:rsid w:val="00320AE5"/>
    <w:rsid w:val="00321E8F"/>
    <w:rsid w:val="003220BA"/>
    <w:rsid w:val="00322E01"/>
    <w:rsid w:val="0032399A"/>
    <w:rsid w:val="00323DE4"/>
    <w:rsid w:val="00324DB4"/>
    <w:rsid w:val="003259F8"/>
    <w:rsid w:val="003273AB"/>
    <w:rsid w:val="00327FD1"/>
    <w:rsid w:val="00333316"/>
    <w:rsid w:val="003334F7"/>
    <w:rsid w:val="00333521"/>
    <w:rsid w:val="00333B73"/>
    <w:rsid w:val="00334B1F"/>
    <w:rsid w:val="003353C1"/>
    <w:rsid w:val="00335ECD"/>
    <w:rsid w:val="00335EE6"/>
    <w:rsid w:val="00336530"/>
    <w:rsid w:val="0033730D"/>
    <w:rsid w:val="00341238"/>
    <w:rsid w:val="00341558"/>
    <w:rsid w:val="00342B1C"/>
    <w:rsid w:val="003439F3"/>
    <w:rsid w:val="00343A24"/>
    <w:rsid w:val="00343BF6"/>
    <w:rsid w:val="003440EB"/>
    <w:rsid w:val="00345728"/>
    <w:rsid w:val="00345EE9"/>
    <w:rsid w:val="00346123"/>
    <w:rsid w:val="003468BE"/>
    <w:rsid w:val="00347801"/>
    <w:rsid w:val="00347BB3"/>
    <w:rsid w:val="00347E72"/>
    <w:rsid w:val="00350D7A"/>
    <w:rsid w:val="00351443"/>
    <w:rsid w:val="003519AD"/>
    <w:rsid w:val="0035229F"/>
    <w:rsid w:val="0035255E"/>
    <w:rsid w:val="00352965"/>
    <w:rsid w:val="003529CF"/>
    <w:rsid w:val="00354169"/>
    <w:rsid w:val="003577BA"/>
    <w:rsid w:val="00360B5B"/>
    <w:rsid w:val="00361663"/>
    <w:rsid w:val="00361E99"/>
    <w:rsid w:val="00362749"/>
    <w:rsid w:val="003629FD"/>
    <w:rsid w:val="00363149"/>
    <w:rsid w:val="00364CDD"/>
    <w:rsid w:val="00364EE8"/>
    <w:rsid w:val="00366B65"/>
    <w:rsid w:val="00367D2E"/>
    <w:rsid w:val="0037030A"/>
    <w:rsid w:val="00371E0C"/>
    <w:rsid w:val="00371E4B"/>
    <w:rsid w:val="00372D4D"/>
    <w:rsid w:val="00373726"/>
    <w:rsid w:val="00373CC5"/>
    <w:rsid w:val="00375CBA"/>
    <w:rsid w:val="00376417"/>
    <w:rsid w:val="003807D9"/>
    <w:rsid w:val="00380A46"/>
    <w:rsid w:val="00383A9B"/>
    <w:rsid w:val="003840B8"/>
    <w:rsid w:val="00384883"/>
    <w:rsid w:val="003909C0"/>
    <w:rsid w:val="0039291A"/>
    <w:rsid w:val="003933ED"/>
    <w:rsid w:val="003934B7"/>
    <w:rsid w:val="00393BED"/>
    <w:rsid w:val="00395612"/>
    <w:rsid w:val="003956C5"/>
    <w:rsid w:val="00395F8E"/>
    <w:rsid w:val="00396276"/>
    <w:rsid w:val="00396344"/>
    <w:rsid w:val="003A00D9"/>
    <w:rsid w:val="003A046A"/>
    <w:rsid w:val="003A1B08"/>
    <w:rsid w:val="003A2683"/>
    <w:rsid w:val="003A2A07"/>
    <w:rsid w:val="003A2B68"/>
    <w:rsid w:val="003A713A"/>
    <w:rsid w:val="003A73D6"/>
    <w:rsid w:val="003A743A"/>
    <w:rsid w:val="003A74E6"/>
    <w:rsid w:val="003A77BA"/>
    <w:rsid w:val="003B0F86"/>
    <w:rsid w:val="003B160F"/>
    <w:rsid w:val="003B1F4E"/>
    <w:rsid w:val="003B26CE"/>
    <w:rsid w:val="003B2FA7"/>
    <w:rsid w:val="003B32F7"/>
    <w:rsid w:val="003B387F"/>
    <w:rsid w:val="003B4010"/>
    <w:rsid w:val="003B5B0C"/>
    <w:rsid w:val="003B5E6F"/>
    <w:rsid w:val="003B6034"/>
    <w:rsid w:val="003B643E"/>
    <w:rsid w:val="003B66CD"/>
    <w:rsid w:val="003C00B3"/>
    <w:rsid w:val="003C020D"/>
    <w:rsid w:val="003C030C"/>
    <w:rsid w:val="003C0A8B"/>
    <w:rsid w:val="003C0AEA"/>
    <w:rsid w:val="003C2DF1"/>
    <w:rsid w:val="003C360C"/>
    <w:rsid w:val="003C373A"/>
    <w:rsid w:val="003C5CB2"/>
    <w:rsid w:val="003C5CFF"/>
    <w:rsid w:val="003C5FE3"/>
    <w:rsid w:val="003C6325"/>
    <w:rsid w:val="003C7033"/>
    <w:rsid w:val="003C7CC5"/>
    <w:rsid w:val="003D06EB"/>
    <w:rsid w:val="003D09CD"/>
    <w:rsid w:val="003D1F76"/>
    <w:rsid w:val="003D2042"/>
    <w:rsid w:val="003D226B"/>
    <w:rsid w:val="003D3767"/>
    <w:rsid w:val="003D4718"/>
    <w:rsid w:val="003D4CF9"/>
    <w:rsid w:val="003D588D"/>
    <w:rsid w:val="003D5C38"/>
    <w:rsid w:val="003D600C"/>
    <w:rsid w:val="003D6F8D"/>
    <w:rsid w:val="003D71A7"/>
    <w:rsid w:val="003D71DF"/>
    <w:rsid w:val="003E0C42"/>
    <w:rsid w:val="003E0CB9"/>
    <w:rsid w:val="003E2C47"/>
    <w:rsid w:val="003E3DB4"/>
    <w:rsid w:val="003E555D"/>
    <w:rsid w:val="003E6C52"/>
    <w:rsid w:val="003F03C1"/>
    <w:rsid w:val="003F03D3"/>
    <w:rsid w:val="003F0472"/>
    <w:rsid w:val="003F11D0"/>
    <w:rsid w:val="003F4264"/>
    <w:rsid w:val="003F4FDA"/>
    <w:rsid w:val="003F52CE"/>
    <w:rsid w:val="003F7D4F"/>
    <w:rsid w:val="00400163"/>
    <w:rsid w:val="00400A3C"/>
    <w:rsid w:val="00401EE0"/>
    <w:rsid w:val="00403379"/>
    <w:rsid w:val="00406E46"/>
    <w:rsid w:val="00410ACE"/>
    <w:rsid w:val="00412246"/>
    <w:rsid w:val="00412D97"/>
    <w:rsid w:val="00416415"/>
    <w:rsid w:val="00416928"/>
    <w:rsid w:val="0042464F"/>
    <w:rsid w:val="0042590D"/>
    <w:rsid w:val="004264F9"/>
    <w:rsid w:val="00426576"/>
    <w:rsid w:val="0043002D"/>
    <w:rsid w:val="004306AB"/>
    <w:rsid w:val="00430FA5"/>
    <w:rsid w:val="00431637"/>
    <w:rsid w:val="0043190F"/>
    <w:rsid w:val="00431E63"/>
    <w:rsid w:val="00432551"/>
    <w:rsid w:val="00432692"/>
    <w:rsid w:val="00432C6B"/>
    <w:rsid w:val="00433926"/>
    <w:rsid w:val="00433FB1"/>
    <w:rsid w:val="0043429B"/>
    <w:rsid w:val="004349FB"/>
    <w:rsid w:val="004366B0"/>
    <w:rsid w:val="00441C51"/>
    <w:rsid w:val="00442953"/>
    <w:rsid w:val="00442DC6"/>
    <w:rsid w:val="004432BC"/>
    <w:rsid w:val="00443B44"/>
    <w:rsid w:val="00443E53"/>
    <w:rsid w:val="0044429C"/>
    <w:rsid w:val="0044463C"/>
    <w:rsid w:val="004447BC"/>
    <w:rsid w:val="004451FC"/>
    <w:rsid w:val="00445DA3"/>
    <w:rsid w:val="00445FA8"/>
    <w:rsid w:val="00446057"/>
    <w:rsid w:val="00446880"/>
    <w:rsid w:val="00450FAE"/>
    <w:rsid w:val="0045216C"/>
    <w:rsid w:val="004522C6"/>
    <w:rsid w:val="0045238D"/>
    <w:rsid w:val="004529DE"/>
    <w:rsid w:val="00454675"/>
    <w:rsid w:val="00455CB9"/>
    <w:rsid w:val="00455F3B"/>
    <w:rsid w:val="004574D9"/>
    <w:rsid w:val="00457A1D"/>
    <w:rsid w:val="00457BDD"/>
    <w:rsid w:val="00457F6B"/>
    <w:rsid w:val="00462346"/>
    <w:rsid w:val="00462D76"/>
    <w:rsid w:val="00465AAC"/>
    <w:rsid w:val="00465E48"/>
    <w:rsid w:val="00466A25"/>
    <w:rsid w:val="004679DB"/>
    <w:rsid w:val="00470355"/>
    <w:rsid w:val="00470593"/>
    <w:rsid w:val="00470CB5"/>
    <w:rsid w:val="0047215B"/>
    <w:rsid w:val="004723B2"/>
    <w:rsid w:val="00472C20"/>
    <w:rsid w:val="0047368C"/>
    <w:rsid w:val="00473C84"/>
    <w:rsid w:val="00474C1C"/>
    <w:rsid w:val="00475904"/>
    <w:rsid w:val="004761B3"/>
    <w:rsid w:val="004774C6"/>
    <w:rsid w:val="00477B39"/>
    <w:rsid w:val="0048003E"/>
    <w:rsid w:val="004802E9"/>
    <w:rsid w:val="00480501"/>
    <w:rsid w:val="00481508"/>
    <w:rsid w:val="00481D07"/>
    <w:rsid w:val="004821D4"/>
    <w:rsid w:val="00482214"/>
    <w:rsid w:val="00490770"/>
    <w:rsid w:val="00492906"/>
    <w:rsid w:val="00492930"/>
    <w:rsid w:val="00493006"/>
    <w:rsid w:val="004934BF"/>
    <w:rsid w:val="00494ADA"/>
    <w:rsid w:val="00496348"/>
    <w:rsid w:val="0049684E"/>
    <w:rsid w:val="00496C55"/>
    <w:rsid w:val="00496D96"/>
    <w:rsid w:val="004972B6"/>
    <w:rsid w:val="004978FD"/>
    <w:rsid w:val="00497BBB"/>
    <w:rsid w:val="004A0228"/>
    <w:rsid w:val="004A06D9"/>
    <w:rsid w:val="004A0731"/>
    <w:rsid w:val="004A0CA9"/>
    <w:rsid w:val="004A0E28"/>
    <w:rsid w:val="004A20B9"/>
    <w:rsid w:val="004A2DDA"/>
    <w:rsid w:val="004A2F79"/>
    <w:rsid w:val="004A4ACB"/>
    <w:rsid w:val="004A5FE0"/>
    <w:rsid w:val="004A62FF"/>
    <w:rsid w:val="004A636A"/>
    <w:rsid w:val="004A7E58"/>
    <w:rsid w:val="004B01C8"/>
    <w:rsid w:val="004B0F68"/>
    <w:rsid w:val="004B1094"/>
    <w:rsid w:val="004B123D"/>
    <w:rsid w:val="004B3137"/>
    <w:rsid w:val="004B3D4C"/>
    <w:rsid w:val="004B3D90"/>
    <w:rsid w:val="004B3F89"/>
    <w:rsid w:val="004B4DB1"/>
    <w:rsid w:val="004B5310"/>
    <w:rsid w:val="004B59AD"/>
    <w:rsid w:val="004B5BF5"/>
    <w:rsid w:val="004B5F7C"/>
    <w:rsid w:val="004B5FAF"/>
    <w:rsid w:val="004B7F76"/>
    <w:rsid w:val="004C00D0"/>
    <w:rsid w:val="004C33C4"/>
    <w:rsid w:val="004C4213"/>
    <w:rsid w:val="004C4978"/>
    <w:rsid w:val="004C5D02"/>
    <w:rsid w:val="004C66FB"/>
    <w:rsid w:val="004C6CDD"/>
    <w:rsid w:val="004C6D4D"/>
    <w:rsid w:val="004C6F58"/>
    <w:rsid w:val="004D0122"/>
    <w:rsid w:val="004D1D42"/>
    <w:rsid w:val="004D2550"/>
    <w:rsid w:val="004D2D58"/>
    <w:rsid w:val="004D3C86"/>
    <w:rsid w:val="004D5EF4"/>
    <w:rsid w:val="004E0DC0"/>
    <w:rsid w:val="004E118C"/>
    <w:rsid w:val="004E1E31"/>
    <w:rsid w:val="004E26A4"/>
    <w:rsid w:val="004E7445"/>
    <w:rsid w:val="004E779B"/>
    <w:rsid w:val="004E7FD2"/>
    <w:rsid w:val="004F0195"/>
    <w:rsid w:val="004F093D"/>
    <w:rsid w:val="004F0DA5"/>
    <w:rsid w:val="004F283B"/>
    <w:rsid w:val="004F3B2C"/>
    <w:rsid w:val="004F40C1"/>
    <w:rsid w:val="004F4C76"/>
    <w:rsid w:val="004F54B2"/>
    <w:rsid w:val="004F5F6A"/>
    <w:rsid w:val="004F6D27"/>
    <w:rsid w:val="00500070"/>
    <w:rsid w:val="00500353"/>
    <w:rsid w:val="00501E14"/>
    <w:rsid w:val="0050248B"/>
    <w:rsid w:val="005027BF"/>
    <w:rsid w:val="005038BE"/>
    <w:rsid w:val="00504887"/>
    <w:rsid w:val="00505019"/>
    <w:rsid w:val="005051B7"/>
    <w:rsid w:val="00505603"/>
    <w:rsid w:val="005058B7"/>
    <w:rsid w:val="00505FB5"/>
    <w:rsid w:val="0050610E"/>
    <w:rsid w:val="0050764C"/>
    <w:rsid w:val="00507FCE"/>
    <w:rsid w:val="00511EFA"/>
    <w:rsid w:val="005120D9"/>
    <w:rsid w:val="005123F1"/>
    <w:rsid w:val="00512D88"/>
    <w:rsid w:val="00513504"/>
    <w:rsid w:val="00513CC1"/>
    <w:rsid w:val="005150E9"/>
    <w:rsid w:val="0051612D"/>
    <w:rsid w:val="00516E1E"/>
    <w:rsid w:val="005178B0"/>
    <w:rsid w:val="00520BE1"/>
    <w:rsid w:val="00521CAF"/>
    <w:rsid w:val="00522627"/>
    <w:rsid w:val="00522723"/>
    <w:rsid w:val="00523438"/>
    <w:rsid w:val="0052360F"/>
    <w:rsid w:val="0052361B"/>
    <w:rsid w:val="0052462C"/>
    <w:rsid w:val="00524677"/>
    <w:rsid w:val="0053094B"/>
    <w:rsid w:val="005312FE"/>
    <w:rsid w:val="00531B4A"/>
    <w:rsid w:val="00532639"/>
    <w:rsid w:val="00533A03"/>
    <w:rsid w:val="00535149"/>
    <w:rsid w:val="00535DB7"/>
    <w:rsid w:val="00536EF9"/>
    <w:rsid w:val="0053702F"/>
    <w:rsid w:val="005418FF"/>
    <w:rsid w:val="00541B20"/>
    <w:rsid w:val="00543100"/>
    <w:rsid w:val="00543EC8"/>
    <w:rsid w:val="005445E4"/>
    <w:rsid w:val="00544E43"/>
    <w:rsid w:val="0054799E"/>
    <w:rsid w:val="00552449"/>
    <w:rsid w:val="00552466"/>
    <w:rsid w:val="0055279D"/>
    <w:rsid w:val="005531CE"/>
    <w:rsid w:val="00553A39"/>
    <w:rsid w:val="0055555C"/>
    <w:rsid w:val="005569B7"/>
    <w:rsid w:val="00556FFE"/>
    <w:rsid w:val="005571B4"/>
    <w:rsid w:val="00557A26"/>
    <w:rsid w:val="00560597"/>
    <w:rsid w:val="005609C1"/>
    <w:rsid w:val="00562109"/>
    <w:rsid w:val="00564BE8"/>
    <w:rsid w:val="0056656D"/>
    <w:rsid w:val="00567A06"/>
    <w:rsid w:val="00567A09"/>
    <w:rsid w:val="00570CFD"/>
    <w:rsid w:val="00571E5E"/>
    <w:rsid w:val="00573B9B"/>
    <w:rsid w:val="005754EA"/>
    <w:rsid w:val="005762E9"/>
    <w:rsid w:val="00577B1F"/>
    <w:rsid w:val="0058082A"/>
    <w:rsid w:val="00581138"/>
    <w:rsid w:val="0058135E"/>
    <w:rsid w:val="00585972"/>
    <w:rsid w:val="0058640D"/>
    <w:rsid w:val="00586DEE"/>
    <w:rsid w:val="0059024F"/>
    <w:rsid w:val="0059093D"/>
    <w:rsid w:val="00591C93"/>
    <w:rsid w:val="00592B9B"/>
    <w:rsid w:val="00592C34"/>
    <w:rsid w:val="00593182"/>
    <w:rsid w:val="00593C68"/>
    <w:rsid w:val="005949EA"/>
    <w:rsid w:val="00595CB2"/>
    <w:rsid w:val="00596401"/>
    <w:rsid w:val="00596CAB"/>
    <w:rsid w:val="00597206"/>
    <w:rsid w:val="005A046E"/>
    <w:rsid w:val="005A2D08"/>
    <w:rsid w:val="005A370E"/>
    <w:rsid w:val="005A4097"/>
    <w:rsid w:val="005A4F72"/>
    <w:rsid w:val="005A6258"/>
    <w:rsid w:val="005A653F"/>
    <w:rsid w:val="005A677B"/>
    <w:rsid w:val="005B1F05"/>
    <w:rsid w:val="005B3D9F"/>
    <w:rsid w:val="005B48AD"/>
    <w:rsid w:val="005B4AA3"/>
    <w:rsid w:val="005B6419"/>
    <w:rsid w:val="005B725E"/>
    <w:rsid w:val="005C09EA"/>
    <w:rsid w:val="005C2049"/>
    <w:rsid w:val="005C2D81"/>
    <w:rsid w:val="005C3D8B"/>
    <w:rsid w:val="005C6E57"/>
    <w:rsid w:val="005C7C74"/>
    <w:rsid w:val="005D0986"/>
    <w:rsid w:val="005D134B"/>
    <w:rsid w:val="005D1F6E"/>
    <w:rsid w:val="005D28F3"/>
    <w:rsid w:val="005D309A"/>
    <w:rsid w:val="005D32BF"/>
    <w:rsid w:val="005D3C3A"/>
    <w:rsid w:val="005D3EE9"/>
    <w:rsid w:val="005D6A6B"/>
    <w:rsid w:val="005D6E8B"/>
    <w:rsid w:val="005D79AB"/>
    <w:rsid w:val="005E12E5"/>
    <w:rsid w:val="005E1A4C"/>
    <w:rsid w:val="005E4866"/>
    <w:rsid w:val="005E583C"/>
    <w:rsid w:val="005E5AE1"/>
    <w:rsid w:val="005E5B13"/>
    <w:rsid w:val="005E5D1B"/>
    <w:rsid w:val="005E63DB"/>
    <w:rsid w:val="005E6A32"/>
    <w:rsid w:val="005F0DB0"/>
    <w:rsid w:val="005F159D"/>
    <w:rsid w:val="005F23AC"/>
    <w:rsid w:val="005F26B9"/>
    <w:rsid w:val="005F2DDC"/>
    <w:rsid w:val="005F358C"/>
    <w:rsid w:val="005F4840"/>
    <w:rsid w:val="005F4D28"/>
    <w:rsid w:val="005F5006"/>
    <w:rsid w:val="005F5A95"/>
    <w:rsid w:val="00600182"/>
    <w:rsid w:val="006001BB"/>
    <w:rsid w:val="0060171A"/>
    <w:rsid w:val="0060219D"/>
    <w:rsid w:val="006030B7"/>
    <w:rsid w:val="0060313A"/>
    <w:rsid w:val="00603377"/>
    <w:rsid w:val="00605660"/>
    <w:rsid w:val="006057FB"/>
    <w:rsid w:val="00605CD8"/>
    <w:rsid w:val="0060690C"/>
    <w:rsid w:val="006072B5"/>
    <w:rsid w:val="00607A8C"/>
    <w:rsid w:val="0061031C"/>
    <w:rsid w:val="0061045F"/>
    <w:rsid w:val="00610FC2"/>
    <w:rsid w:val="00611B8E"/>
    <w:rsid w:val="00612607"/>
    <w:rsid w:val="006167C3"/>
    <w:rsid w:val="00616930"/>
    <w:rsid w:val="006177C3"/>
    <w:rsid w:val="006222B9"/>
    <w:rsid w:val="0062265F"/>
    <w:rsid w:val="00622990"/>
    <w:rsid w:val="00622A32"/>
    <w:rsid w:val="00622AD8"/>
    <w:rsid w:val="00622EEB"/>
    <w:rsid w:val="0062383C"/>
    <w:rsid w:val="0062387B"/>
    <w:rsid w:val="00624296"/>
    <w:rsid w:val="006251CE"/>
    <w:rsid w:val="00625F48"/>
    <w:rsid w:val="006261E1"/>
    <w:rsid w:val="00626201"/>
    <w:rsid w:val="0062688F"/>
    <w:rsid w:val="00627DAE"/>
    <w:rsid w:val="00627FB8"/>
    <w:rsid w:val="0063229C"/>
    <w:rsid w:val="006324A3"/>
    <w:rsid w:val="00632FDC"/>
    <w:rsid w:val="00633AB5"/>
    <w:rsid w:val="00635BA0"/>
    <w:rsid w:val="00635C2B"/>
    <w:rsid w:val="006369DF"/>
    <w:rsid w:val="00636FE1"/>
    <w:rsid w:val="006374E6"/>
    <w:rsid w:val="006418B2"/>
    <w:rsid w:val="00641BCB"/>
    <w:rsid w:val="006422DF"/>
    <w:rsid w:val="006426F0"/>
    <w:rsid w:val="00643603"/>
    <w:rsid w:val="0064766F"/>
    <w:rsid w:val="00651075"/>
    <w:rsid w:val="00651DE6"/>
    <w:rsid w:val="006524D5"/>
    <w:rsid w:val="00652BB7"/>
    <w:rsid w:val="00653DAF"/>
    <w:rsid w:val="006551AD"/>
    <w:rsid w:val="00655DE1"/>
    <w:rsid w:val="006564B8"/>
    <w:rsid w:val="00656669"/>
    <w:rsid w:val="00656908"/>
    <w:rsid w:val="00656C2E"/>
    <w:rsid w:val="006602DC"/>
    <w:rsid w:val="00665166"/>
    <w:rsid w:val="00666119"/>
    <w:rsid w:val="00666789"/>
    <w:rsid w:val="00666CAA"/>
    <w:rsid w:val="00667339"/>
    <w:rsid w:val="006704B9"/>
    <w:rsid w:val="006714ED"/>
    <w:rsid w:val="0067293D"/>
    <w:rsid w:val="00673901"/>
    <w:rsid w:val="0067420D"/>
    <w:rsid w:val="0067513D"/>
    <w:rsid w:val="00675B26"/>
    <w:rsid w:val="00675CC5"/>
    <w:rsid w:val="006773AE"/>
    <w:rsid w:val="00677EE5"/>
    <w:rsid w:val="006804E7"/>
    <w:rsid w:val="006804F1"/>
    <w:rsid w:val="00680EBE"/>
    <w:rsid w:val="00682380"/>
    <w:rsid w:val="006826BD"/>
    <w:rsid w:val="00682C9B"/>
    <w:rsid w:val="0068551C"/>
    <w:rsid w:val="00685E2B"/>
    <w:rsid w:val="00686842"/>
    <w:rsid w:val="00686B55"/>
    <w:rsid w:val="00686F6F"/>
    <w:rsid w:val="006873F6"/>
    <w:rsid w:val="006875EF"/>
    <w:rsid w:val="0069039F"/>
    <w:rsid w:val="006909A3"/>
    <w:rsid w:val="00691471"/>
    <w:rsid w:val="0069231C"/>
    <w:rsid w:val="0069243B"/>
    <w:rsid w:val="00692791"/>
    <w:rsid w:val="00694346"/>
    <w:rsid w:val="00695345"/>
    <w:rsid w:val="0069571D"/>
    <w:rsid w:val="00696A4A"/>
    <w:rsid w:val="00696CCF"/>
    <w:rsid w:val="00697B90"/>
    <w:rsid w:val="006A017A"/>
    <w:rsid w:val="006A05C6"/>
    <w:rsid w:val="006A0688"/>
    <w:rsid w:val="006A06BC"/>
    <w:rsid w:val="006A0821"/>
    <w:rsid w:val="006A5859"/>
    <w:rsid w:val="006A6A56"/>
    <w:rsid w:val="006A6F86"/>
    <w:rsid w:val="006A7211"/>
    <w:rsid w:val="006A77A0"/>
    <w:rsid w:val="006B06B1"/>
    <w:rsid w:val="006B0B23"/>
    <w:rsid w:val="006B0E0B"/>
    <w:rsid w:val="006B160D"/>
    <w:rsid w:val="006B2B22"/>
    <w:rsid w:val="006B371A"/>
    <w:rsid w:val="006B4EAC"/>
    <w:rsid w:val="006B5C72"/>
    <w:rsid w:val="006B6ECA"/>
    <w:rsid w:val="006B7E7E"/>
    <w:rsid w:val="006C05AA"/>
    <w:rsid w:val="006C0665"/>
    <w:rsid w:val="006C08DA"/>
    <w:rsid w:val="006C11F2"/>
    <w:rsid w:val="006C21CF"/>
    <w:rsid w:val="006C40F1"/>
    <w:rsid w:val="006C5F51"/>
    <w:rsid w:val="006C6E7F"/>
    <w:rsid w:val="006D06AC"/>
    <w:rsid w:val="006D18BC"/>
    <w:rsid w:val="006D1FD9"/>
    <w:rsid w:val="006D2020"/>
    <w:rsid w:val="006D226F"/>
    <w:rsid w:val="006D4A9F"/>
    <w:rsid w:val="006D551F"/>
    <w:rsid w:val="006D5760"/>
    <w:rsid w:val="006D57B3"/>
    <w:rsid w:val="006D61B1"/>
    <w:rsid w:val="006D772D"/>
    <w:rsid w:val="006D78DB"/>
    <w:rsid w:val="006E260D"/>
    <w:rsid w:val="006E28D1"/>
    <w:rsid w:val="006E295F"/>
    <w:rsid w:val="006E39CA"/>
    <w:rsid w:val="006E3D71"/>
    <w:rsid w:val="006E40A1"/>
    <w:rsid w:val="006E4F24"/>
    <w:rsid w:val="006E51E6"/>
    <w:rsid w:val="006E57C9"/>
    <w:rsid w:val="006E663C"/>
    <w:rsid w:val="006E739F"/>
    <w:rsid w:val="006E757E"/>
    <w:rsid w:val="006E7D40"/>
    <w:rsid w:val="006F06AF"/>
    <w:rsid w:val="006F23F2"/>
    <w:rsid w:val="006F2414"/>
    <w:rsid w:val="006F300D"/>
    <w:rsid w:val="006F3CA7"/>
    <w:rsid w:val="006F65C4"/>
    <w:rsid w:val="006F7C6E"/>
    <w:rsid w:val="006F7F52"/>
    <w:rsid w:val="0070180C"/>
    <w:rsid w:val="007031B0"/>
    <w:rsid w:val="00703231"/>
    <w:rsid w:val="007034EA"/>
    <w:rsid w:val="00703B78"/>
    <w:rsid w:val="00704B85"/>
    <w:rsid w:val="0070703A"/>
    <w:rsid w:val="00711756"/>
    <w:rsid w:val="0071261A"/>
    <w:rsid w:val="00712EE5"/>
    <w:rsid w:val="00712F4D"/>
    <w:rsid w:val="0071379A"/>
    <w:rsid w:val="00713BBC"/>
    <w:rsid w:val="007149CA"/>
    <w:rsid w:val="00715267"/>
    <w:rsid w:val="00715D5A"/>
    <w:rsid w:val="00716397"/>
    <w:rsid w:val="0071679B"/>
    <w:rsid w:val="00717B28"/>
    <w:rsid w:val="007234E6"/>
    <w:rsid w:val="00724714"/>
    <w:rsid w:val="00724AF7"/>
    <w:rsid w:val="007256A7"/>
    <w:rsid w:val="0072583C"/>
    <w:rsid w:val="00727F96"/>
    <w:rsid w:val="00731307"/>
    <w:rsid w:val="007321F6"/>
    <w:rsid w:val="0073283A"/>
    <w:rsid w:val="00733A6E"/>
    <w:rsid w:val="00733D08"/>
    <w:rsid w:val="00735CEB"/>
    <w:rsid w:val="00735ED8"/>
    <w:rsid w:val="00736791"/>
    <w:rsid w:val="00736B26"/>
    <w:rsid w:val="00737C91"/>
    <w:rsid w:val="00737E09"/>
    <w:rsid w:val="00741278"/>
    <w:rsid w:val="0074149C"/>
    <w:rsid w:val="007419B7"/>
    <w:rsid w:val="007441FA"/>
    <w:rsid w:val="0074425B"/>
    <w:rsid w:val="007442B5"/>
    <w:rsid w:val="00746B24"/>
    <w:rsid w:val="0074755C"/>
    <w:rsid w:val="007502FC"/>
    <w:rsid w:val="0075110D"/>
    <w:rsid w:val="007511EA"/>
    <w:rsid w:val="00751240"/>
    <w:rsid w:val="00751CC6"/>
    <w:rsid w:val="00752F55"/>
    <w:rsid w:val="007538B3"/>
    <w:rsid w:val="00753B84"/>
    <w:rsid w:val="007549DC"/>
    <w:rsid w:val="00755E5C"/>
    <w:rsid w:val="00760255"/>
    <w:rsid w:val="00760460"/>
    <w:rsid w:val="00760CCD"/>
    <w:rsid w:val="00761E3C"/>
    <w:rsid w:val="00762E07"/>
    <w:rsid w:val="007639B1"/>
    <w:rsid w:val="00763AF4"/>
    <w:rsid w:val="00763CA2"/>
    <w:rsid w:val="007641AC"/>
    <w:rsid w:val="00764848"/>
    <w:rsid w:val="007648C9"/>
    <w:rsid w:val="00765DEE"/>
    <w:rsid w:val="00766E9C"/>
    <w:rsid w:val="00770D8C"/>
    <w:rsid w:val="00771554"/>
    <w:rsid w:val="00771795"/>
    <w:rsid w:val="00772104"/>
    <w:rsid w:val="007721E3"/>
    <w:rsid w:val="00772356"/>
    <w:rsid w:val="00772F8A"/>
    <w:rsid w:val="00773664"/>
    <w:rsid w:val="007736D0"/>
    <w:rsid w:val="007738A6"/>
    <w:rsid w:val="00775494"/>
    <w:rsid w:val="0077559D"/>
    <w:rsid w:val="00775CA9"/>
    <w:rsid w:val="00775E6B"/>
    <w:rsid w:val="00775F0D"/>
    <w:rsid w:val="007763B7"/>
    <w:rsid w:val="00776794"/>
    <w:rsid w:val="00776836"/>
    <w:rsid w:val="00776867"/>
    <w:rsid w:val="00784580"/>
    <w:rsid w:val="0078490A"/>
    <w:rsid w:val="0078518E"/>
    <w:rsid w:val="0078537C"/>
    <w:rsid w:val="00785CCD"/>
    <w:rsid w:val="00786178"/>
    <w:rsid w:val="00786B5C"/>
    <w:rsid w:val="00787C66"/>
    <w:rsid w:val="007927E3"/>
    <w:rsid w:val="00792E47"/>
    <w:rsid w:val="00793ED5"/>
    <w:rsid w:val="00794D39"/>
    <w:rsid w:val="00794D45"/>
    <w:rsid w:val="00794D7B"/>
    <w:rsid w:val="00795396"/>
    <w:rsid w:val="00795659"/>
    <w:rsid w:val="00795F7B"/>
    <w:rsid w:val="0079774D"/>
    <w:rsid w:val="007A0B7F"/>
    <w:rsid w:val="007A174B"/>
    <w:rsid w:val="007A2382"/>
    <w:rsid w:val="007A2761"/>
    <w:rsid w:val="007A2976"/>
    <w:rsid w:val="007A34A0"/>
    <w:rsid w:val="007A48DA"/>
    <w:rsid w:val="007A5971"/>
    <w:rsid w:val="007A5BBB"/>
    <w:rsid w:val="007A679B"/>
    <w:rsid w:val="007A7567"/>
    <w:rsid w:val="007A79D9"/>
    <w:rsid w:val="007A7D7F"/>
    <w:rsid w:val="007B06B9"/>
    <w:rsid w:val="007B08EF"/>
    <w:rsid w:val="007B1A40"/>
    <w:rsid w:val="007B27FF"/>
    <w:rsid w:val="007B3536"/>
    <w:rsid w:val="007B48A6"/>
    <w:rsid w:val="007B5D6F"/>
    <w:rsid w:val="007B5FE3"/>
    <w:rsid w:val="007B64A5"/>
    <w:rsid w:val="007C1154"/>
    <w:rsid w:val="007C1BF9"/>
    <w:rsid w:val="007C357F"/>
    <w:rsid w:val="007C4987"/>
    <w:rsid w:val="007C4C73"/>
    <w:rsid w:val="007C63EB"/>
    <w:rsid w:val="007D05F5"/>
    <w:rsid w:val="007D1350"/>
    <w:rsid w:val="007D2735"/>
    <w:rsid w:val="007D2828"/>
    <w:rsid w:val="007D435D"/>
    <w:rsid w:val="007D4433"/>
    <w:rsid w:val="007D479C"/>
    <w:rsid w:val="007D4B7E"/>
    <w:rsid w:val="007D4D5C"/>
    <w:rsid w:val="007D5C3F"/>
    <w:rsid w:val="007D690C"/>
    <w:rsid w:val="007D7D0D"/>
    <w:rsid w:val="007E0859"/>
    <w:rsid w:val="007E08AA"/>
    <w:rsid w:val="007E1A2E"/>
    <w:rsid w:val="007E2CA8"/>
    <w:rsid w:val="007E5B23"/>
    <w:rsid w:val="007E76FC"/>
    <w:rsid w:val="007EF14C"/>
    <w:rsid w:val="007F00EE"/>
    <w:rsid w:val="007F0D5F"/>
    <w:rsid w:val="007F34F4"/>
    <w:rsid w:val="007F51D3"/>
    <w:rsid w:val="007F5344"/>
    <w:rsid w:val="007F74C8"/>
    <w:rsid w:val="007F7BA1"/>
    <w:rsid w:val="007F7E3E"/>
    <w:rsid w:val="00800742"/>
    <w:rsid w:val="00800B1A"/>
    <w:rsid w:val="00800FB8"/>
    <w:rsid w:val="008014DE"/>
    <w:rsid w:val="00802D81"/>
    <w:rsid w:val="0080553F"/>
    <w:rsid w:val="00806A76"/>
    <w:rsid w:val="0080727F"/>
    <w:rsid w:val="00807619"/>
    <w:rsid w:val="00809647"/>
    <w:rsid w:val="00810FF0"/>
    <w:rsid w:val="008111A0"/>
    <w:rsid w:val="00812D24"/>
    <w:rsid w:val="0081501E"/>
    <w:rsid w:val="00817911"/>
    <w:rsid w:val="008213AF"/>
    <w:rsid w:val="008214A5"/>
    <w:rsid w:val="00821971"/>
    <w:rsid w:val="00822E1D"/>
    <w:rsid w:val="00825D26"/>
    <w:rsid w:val="00826068"/>
    <w:rsid w:val="0082641D"/>
    <w:rsid w:val="008302FF"/>
    <w:rsid w:val="008313EC"/>
    <w:rsid w:val="00831D98"/>
    <w:rsid w:val="00833F02"/>
    <w:rsid w:val="008350A3"/>
    <w:rsid w:val="008352AD"/>
    <w:rsid w:val="0083619C"/>
    <w:rsid w:val="00836C38"/>
    <w:rsid w:val="00840935"/>
    <w:rsid w:val="00840C43"/>
    <w:rsid w:val="008416C4"/>
    <w:rsid w:val="00841A64"/>
    <w:rsid w:val="00842474"/>
    <w:rsid w:val="0084481D"/>
    <w:rsid w:val="008472C1"/>
    <w:rsid w:val="00847570"/>
    <w:rsid w:val="00851A80"/>
    <w:rsid w:val="008522B5"/>
    <w:rsid w:val="0085369F"/>
    <w:rsid w:val="0085797C"/>
    <w:rsid w:val="008579C5"/>
    <w:rsid w:val="00857C57"/>
    <w:rsid w:val="008621FE"/>
    <w:rsid w:val="00862329"/>
    <w:rsid w:val="00863794"/>
    <w:rsid w:val="00863C9D"/>
    <w:rsid w:val="00864F5A"/>
    <w:rsid w:val="0086502E"/>
    <w:rsid w:val="008658E0"/>
    <w:rsid w:val="00866424"/>
    <w:rsid w:val="00866655"/>
    <w:rsid w:val="0086730E"/>
    <w:rsid w:val="008701F0"/>
    <w:rsid w:val="00872C38"/>
    <w:rsid w:val="0087655A"/>
    <w:rsid w:val="008765B3"/>
    <w:rsid w:val="00876C8B"/>
    <w:rsid w:val="00877060"/>
    <w:rsid w:val="00877BF8"/>
    <w:rsid w:val="0088133E"/>
    <w:rsid w:val="0088289C"/>
    <w:rsid w:val="00882B62"/>
    <w:rsid w:val="008830E3"/>
    <w:rsid w:val="00883379"/>
    <w:rsid w:val="00883BB6"/>
    <w:rsid w:val="00884ED4"/>
    <w:rsid w:val="00885017"/>
    <w:rsid w:val="00885574"/>
    <w:rsid w:val="00887743"/>
    <w:rsid w:val="00887C43"/>
    <w:rsid w:val="008913EC"/>
    <w:rsid w:val="00892134"/>
    <w:rsid w:val="0089323E"/>
    <w:rsid w:val="0089373C"/>
    <w:rsid w:val="00894096"/>
    <w:rsid w:val="0089453D"/>
    <w:rsid w:val="00896D72"/>
    <w:rsid w:val="00897EDD"/>
    <w:rsid w:val="008A1381"/>
    <w:rsid w:val="008A13AC"/>
    <w:rsid w:val="008A398F"/>
    <w:rsid w:val="008A48F0"/>
    <w:rsid w:val="008A53E6"/>
    <w:rsid w:val="008A5BED"/>
    <w:rsid w:val="008A5F09"/>
    <w:rsid w:val="008A62BB"/>
    <w:rsid w:val="008A7EA6"/>
    <w:rsid w:val="008B00DC"/>
    <w:rsid w:val="008B0468"/>
    <w:rsid w:val="008B0A8A"/>
    <w:rsid w:val="008B1594"/>
    <w:rsid w:val="008B1833"/>
    <w:rsid w:val="008B1B19"/>
    <w:rsid w:val="008B1DE1"/>
    <w:rsid w:val="008B3190"/>
    <w:rsid w:val="008B5ADA"/>
    <w:rsid w:val="008B6487"/>
    <w:rsid w:val="008B70DC"/>
    <w:rsid w:val="008C0918"/>
    <w:rsid w:val="008C0ED9"/>
    <w:rsid w:val="008C15DB"/>
    <w:rsid w:val="008C2E77"/>
    <w:rsid w:val="008C3191"/>
    <w:rsid w:val="008C7509"/>
    <w:rsid w:val="008D0587"/>
    <w:rsid w:val="008D0AD9"/>
    <w:rsid w:val="008D11B0"/>
    <w:rsid w:val="008D4102"/>
    <w:rsid w:val="008D49DE"/>
    <w:rsid w:val="008D5414"/>
    <w:rsid w:val="008D770F"/>
    <w:rsid w:val="008D77FA"/>
    <w:rsid w:val="008E0B4C"/>
    <w:rsid w:val="008E0B93"/>
    <w:rsid w:val="008E27EA"/>
    <w:rsid w:val="008E280A"/>
    <w:rsid w:val="008E2B0F"/>
    <w:rsid w:val="008E3553"/>
    <w:rsid w:val="008E35A5"/>
    <w:rsid w:val="008E3F72"/>
    <w:rsid w:val="008E4CCF"/>
    <w:rsid w:val="008E4ECC"/>
    <w:rsid w:val="008E6EF7"/>
    <w:rsid w:val="008F1F79"/>
    <w:rsid w:val="008F353B"/>
    <w:rsid w:val="008F45FF"/>
    <w:rsid w:val="008F49B7"/>
    <w:rsid w:val="008F6962"/>
    <w:rsid w:val="008F6BFB"/>
    <w:rsid w:val="008F6EE5"/>
    <w:rsid w:val="00900081"/>
    <w:rsid w:val="00900128"/>
    <w:rsid w:val="00900510"/>
    <w:rsid w:val="00900F11"/>
    <w:rsid w:val="00901E74"/>
    <w:rsid w:val="0090248B"/>
    <w:rsid w:val="009027C5"/>
    <w:rsid w:val="00904187"/>
    <w:rsid w:val="00905559"/>
    <w:rsid w:val="0090636C"/>
    <w:rsid w:val="00906468"/>
    <w:rsid w:val="0090674E"/>
    <w:rsid w:val="00912CD5"/>
    <w:rsid w:val="009139AC"/>
    <w:rsid w:val="00913A6B"/>
    <w:rsid w:val="009151E2"/>
    <w:rsid w:val="00915F6E"/>
    <w:rsid w:val="00920DFC"/>
    <w:rsid w:val="009216C1"/>
    <w:rsid w:val="00921A40"/>
    <w:rsid w:val="00923CF0"/>
    <w:rsid w:val="0092415E"/>
    <w:rsid w:val="00925D74"/>
    <w:rsid w:val="009278B3"/>
    <w:rsid w:val="0092794F"/>
    <w:rsid w:val="009304DF"/>
    <w:rsid w:val="0093092E"/>
    <w:rsid w:val="00930D73"/>
    <w:rsid w:val="00930DF6"/>
    <w:rsid w:val="00930F5E"/>
    <w:rsid w:val="00931E7A"/>
    <w:rsid w:val="0093396E"/>
    <w:rsid w:val="00934A2C"/>
    <w:rsid w:val="00934D18"/>
    <w:rsid w:val="0093604E"/>
    <w:rsid w:val="009365DB"/>
    <w:rsid w:val="009375EF"/>
    <w:rsid w:val="009400F7"/>
    <w:rsid w:val="00940A4B"/>
    <w:rsid w:val="00940D5E"/>
    <w:rsid w:val="00941F35"/>
    <w:rsid w:val="00944578"/>
    <w:rsid w:val="00944D13"/>
    <w:rsid w:val="00945AD9"/>
    <w:rsid w:val="00945C8B"/>
    <w:rsid w:val="0095047D"/>
    <w:rsid w:val="009511A6"/>
    <w:rsid w:val="0095294C"/>
    <w:rsid w:val="00954D64"/>
    <w:rsid w:val="00954F0B"/>
    <w:rsid w:val="00955117"/>
    <w:rsid w:val="009554EE"/>
    <w:rsid w:val="00955761"/>
    <w:rsid w:val="0095593D"/>
    <w:rsid w:val="009559B9"/>
    <w:rsid w:val="00955D1F"/>
    <w:rsid w:val="0095713A"/>
    <w:rsid w:val="00957CA5"/>
    <w:rsid w:val="009620D9"/>
    <w:rsid w:val="00962EF1"/>
    <w:rsid w:val="00963E75"/>
    <w:rsid w:val="00964384"/>
    <w:rsid w:val="00964F88"/>
    <w:rsid w:val="0096510B"/>
    <w:rsid w:val="0096641D"/>
    <w:rsid w:val="00967887"/>
    <w:rsid w:val="009679CC"/>
    <w:rsid w:val="0097039E"/>
    <w:rsid w:val="00970477"/>
    <w:rsid w:val="0097085E"/>
    <w:rsid w:val="00970A25"/>
    <w:rsid w:val="009728B1"/>
    <w:rsid w:val="00973129"/>
    <w:rsid w:val="0097391D"/>
    <w:rsid w:val="00973B98"/>
    <w:rsid w:val="00973D89"/>
    <w:rsid w:val="00974583"/>
    <w:rsid w:val="00974AB6"/>
    <w:rsid w:val="00975E5C"/>
    <w:rsid w:val="0097694F"/>
    <w:rsid w:val="009774A0"/>
    <w:rsid w:val="0098141E"/>
    <w:rsid w:val="0098168E"/>
    <w:rsid w:val="00981A9F"/>
    <w:rsid w:val="00981DE1"/>
    <w:rsid w:val="00982606"/>
    <w:rsid w:val="0098283F"/>
    <w:rsid w:val="009829C8"/>
    <w:rsid w:val="00983479"/>
    <w:rsid w:val="00984757"/>
    <w:rsid w:val="00984A18"/>
    <w:rsid w:val="00986DF2"/>
    <w:rsid w:val="009873C4"/>
    <w:rsid w:val="0098F771"/>
    <w:rsid w:val="00990112"/>
    <w:rsid w:val="00990C82"/>
    <w:rsid w:val="00994AFF"/>
    <w:rsid w:val="00994FC7"/>
    <w:rsid w:val="00997A0E"/>
    <w:rsid w:val="009A0528"/>
    <w:rsid w:val="009A0CEA"/>
    <w:rsid w:val="009A168E"/>
    <w:rsid w:val="009A1DE6"/>
    <w:rsid w:val="009A2247"/>
    <w:rsid w:val="009A2CF9"/>
    <w:rsid w:val="009A2F4A"/>
    <w:rsid w:val="009A5540"/>
    <w:rsid w:val="009A5588"/>
    <w:rsid w:val="009A72A6"/>
    <w:rsid w:val="009A7B31"/>
    <w:rsid w:val="009B05B7"/>
    <w:rsid w:val="009B1B28"/>
    <w:rsid w:val="009B207B"/>
    <w:rsid w:val="009B3F0C"/>
    <w:rsid w:val="009B6CA3"/>
    <w:rsid w:val="009B707B"/>
    <w:rsid w:val="009B75EB"/>
    <w:rsid w:val="009C0595"/>
    <w:rsid w:val="009C24A6"/>
    <w:rsid w:val="009C5751"/>
    <w:rsid w:val="009C5A9D"/>
    <w:rsid w:val="009C5AF3"/>
    <w:rsid w:val="009C62C8"/>
    <w:rsid w:val="009C6475"/>
    <w:rsid w:val="009C6B32"/>
    <w:rsid w:val="009C6FD6"/>
    <w:rsid w:val="009C7793"/>
    <w:rsid w:val="009D1B28"/>
    <w:rsid w:val="009D1DBC"/>
    <w:rsid w:val="009D24CB"/>
    <w:rsid w:val="009D2551"/>
    <w:rsid w:val="009D2794"/>
    <w:rsid w:val="009D46D4"/>
    <w:rsid w:val="009D474A"/>
    <w:rsid w:val="009D4D02"/>
    <w:rsid w:val="009D6956"/>
    <w:rsid w:val="009D7267"/>
    <w:rsid w:val="009D7E03"/>
    <w:rsid w:val="009E0D66"/>
    <w:rsid w:val="009E1A1F"/>
    <w:rsid w:val="009E20EE"/>
    <w:rsid w:val="009E244B"/>
    <w:rsid w:val="009E350B"/>
    <w:rsid w:val="009E3725"/>
    <w:rsid w:val="009E4225"/>
    <w:rsid w:val="009E52DB"/>
    <w:rsid w:val="009E5A9D"/>
    <w:rsid w:val="009F147A"/>
    <w:rsid w:val="009F1761"/>
    <w:rsid w:val="009F1778"/>
    <w:rsid w:val="009F1AE5"/>
    <w:rsid w:val="009F356F"/>
    <w:rsid w:val="009F3F4A"/>
    <w:rsid w:val="009F4844"/>
    <w:rsid w:val="009F4CA8"/>
    <w:rsid w:val="00A00D36"/>
    <w:rsid w:val="00A0139D"/>
    <w:rsid w:val="00A02F90"/>
    <w:rsid w:val="00A036E7"/>
    <w:rsid w:val="00A03815"/>
    <w:rsid w:val="00A03BB3"/>
    <w:rsid w:val="00A0456C"/>
    <w:rsid w:val="00A045D4"/>
    <w:rsid w:val="00A051F6"/>
    <w:rsid w:val="00A06814"/>
    <w:rsid w:val="00A06E96"/>
    <w:rsid w:val="00A10500"/>
    <w:rsid w:val="00A112EA"/>
    <w:rsid w:val="00A1195E"/>
    <w:rsid w:val="00A1207C"/>
    <w:rsid w:val="00A12527"/>
    <w:rsid w:val="00A13129"/>
    <w:rsid w:val="00A13601"/>
    <w:rsid w:val="00A13804"/>
    <w:rsid w:val="00A13B3E"/>
    <w:rsid w:val="00A166E7"/>
    <w:rsid w:val="00A16C5C"/>
    <w:rsid w:val="00A21809"/>
    <w:rsid w:val="00A21D6D"/>
    <w:rsid w:val="00A225D0"/>
    <w:rsid w:val="00A2321B"/>
    <w:rsid w:val="00A23ADF"/>
    <w:rsid w:val="00A24584"/>
    <w:rsid w:val="00A24CCB"/>
    <w:rsid w:val="00A25ACD"/>
    <w:rsid w:val="00A26645"/>
    <w:rsid w:val="00A266AC"/>
    <w:rsid w:val="00A26B75"/>
    <w:rsid w:val="00A26C49"/>
    <w:rsid w:val="00A30049"/>
    <w:rsid w:val="00A30C32"/>
    <w:rsid w:val="00A31CBD"/>
    <w:rsid w:val="00A341E3"/>
    <w:rsid w:val="00A34383"/>
    <w:rsid w:val="00A34796"/>
    <w:rsid w:val="00A3522F"/>
    <w:rsid w:val="00A364DA"/>
    <w:rsid w:val="00A376B1"/>
    <w:rsid w:val="00A403CB"/>
    <w:rsid w:val="00A40BF5"/>
    <w:rsid w:val="00A430F5"/>
    <w:rsid w:val="00A43301"/>
    <w:rsid w:val="00A43533"/>
    <w:rsid w:val="00A43BAF"/>
    <w:rsid w:val="00A445CE"/>
    <w:rsid w:val="00A44DF8"/>
    <w:rsid w:val="00A46331"/>
    <w:rsid w:val="00A47D2E"/>
    <w:rsid w:val="00A5019E"/>
    <w:rsid w:val="00A50253"/>
    <w:rsid w:val="00A513D8"/>
    <w:rsid w:val="00A51C4E"/>
    <w:rsid w:val="00A521D8"/>
    <w:rsid w:val="00A53241"/>
    <w:rsid w:val="00A55AC8"/>
    <w:rsid w:val="00A56AA1"/>
    <w:rsid w:val="00A57D52"/>
    <w:rsid w:val="00A60641"/>
    <w:rsid w:val="00A61104"/>
    <w:rsid w:val="00A623B8"/>
    <w:rsid w:val="00A635E3"/>
    <w:rsid w:val="00A640A2"/>
    <w:rsid w:val="00A64930"/>
    <w:rsid w:val="00A64F8D"/>
    <w:rsid w:val="00A66809"/>
    <w:rsid w:val="00A66860"/>
    <w:rsid w:val="00A672D2"/>
    <w:rsid w:val="00A712FE"/>
    <w:rsid w:val="00A7151B"/>
    <w:rsid w:val="00A72C05"/>
    <w:rsid w:val="00A72CAE"/>
    <w:rsid w:val="00A72F6D"/>
    <w:rsid w:val="00A74C60"/>
    <w:rsid w:val="00A75C8C"/>
    <w:rsid w:val="00A76ED3"/>
    <w:rsid w:val="00A7736D"/>
    <w:rsid w:val="00A778ED"/>
    <w:rsid w:val="00A80444"/>
    <w:rsid w:val="00A80829"/>
    <w:rsid w:val="00A808B1"/>
    <w:rsid w:val="00A80BD0"/>
    <w:rsid w:val="00A827F0"/>
    <w:rsid w:val="00A82C07"/>
    <w:rsid w:val="00A82D55"/>
    <w:rsid w:val="00A83870"/>
    <w:rsid w:val="00A83F7B"/>
    <w:rsid w:val="00A84D70"/>
    <w:rsid w:val="00A85421"/>
    <w:rsid w:val="00A8613F"/>
    <w:rsid w:val="00A86B28"/>
    <w:rsid w:val="00A9087A"/>
    <w:rsid w:val="00A90E2A"/>
    <w:rsid w:val="00A91109"/>
    <w:rsid w:val="00A92E83"/>
    <w:rsid w:val="00A933A7"/>
    <w:rsid w:val="00A93FE9"/>
    <w:rsid w:val="00A9624B"/>
    <w:rsid w:val="00A962E7"/>
    <w:rsid w:val="00A96B6C"/>
    <w:rsid w:val="00A96E54"/>
    <w:rsid w:val="00AA0BF8"/>
    <w:rsid w:val="00AA1198"/>
    <w:rsid w:val="00AA18D5"/>
    <w:rsid w:val="00AA1C63"/>
    <w:rsid w:val="00AA2144"/>
    <w:rsid w:val="00AA27D2"/>
    <w:rsid w:val="00AA51E0"/>
    <w:rsid w:val="00AA662E"/>
    <w:rsid w:val="00AA6C30"/>
    <w:rsid w:val="00AB0771"/>
    <w:rsid w:val="00AB182C"/>
    <w:rsid w:val="00AB34EE"/>
    <w:rsid w:val="00AB3792"/>
    <w:rsid w:val="00AB3C07"/>
    <w:rsid w:val="00AB3CFD"/>
    <w:rsid w:val="00AB47F7"/>
    <w:rsid w:val="00AB4A2B"/>
    <w:rsid w:val="00AB4BE4"/>
    <w:rsid w:val="00AB664D"/>
    <w:rsid w:val="00AB6A80"/>
    <w:rsid w:val="00AB6C05"/>
    <w:rsid w:val="00AC0693"/>
    <w:rsid w:val="00AC0767"/>
    <w:rsid w:val="00AC0DBE"/>
    <w:rsid w:val="00AC2922"/>
    <w:rsid w:val="00AC3189"/>
    <w:rsid w:val="00AC5212"/>
    <w:rsid w:val="00AC52EB"/>
    <w:rsid w:val="00AC5A65"/>
    <w:rsid w:val="00AC5FAB"/>
    <w:rsid w:val="00AC60DF"/>
    <w:rsid w:val="00AD0961"/>
    <w:rsid w:val="00AD1AA2"/>
    <w:rsid w:val="00AD1E32"/>
    <w:rsid w:val="00AD2FFD"/>
    <w:rsid w:val="00AD36C5"/>
    <w:rsid w:val="00AD5AC5"/>
    <w:rsid w:val="00AD65A3"/>
    <w:rsid w:val="00AD6760"/>
    <w:rsid w:val="00AD76EE"/>
    <w:rsid w:val="00AD7B83"/>
    <w:rsid w:val="00AE082E"/>
    <w:rsid w:val="00AE168B"/>
    <w:rsid w:val="00AE197F"/>
    <w:rsid w:val="00AE21C0"/>
    <w:rsid w:val="00AE27B8"/>
    <w:rsid w:val="00AE2F42"/>
    <w:rsid w:val="00AE4F4F"/>
    <w:rsid w:val="00AF0151"/>
    <w:rsid w:val="00AF0673"/>
    <w:rsid w:val="00AF0C2C"/>
    <w:rsid w:val="00AF1F2F"/>
    <w:rsid w:val="00AF2E19"/>
    <w:rsid w:val="00AF31D4"/>
    <w:rsid w:val="00AF52FD"/>
    <w:rsid w:val="00AF5B08"/>
    <w:rsid w:val="00AF5FD7"/>
    <w:rsid w:val="00AF635A"/>
    <w:rsid w:val="00AF6718"/>
    <w:rsid w:val="00AF6DBD"/>
    <w:rsid w:val="00B01000"/>
    <w:rsid w:val="00B018EC"/>
    <w:rsid w:val="00B01AF2"/>
    <w:rsid w:val="00B02517"/>
    <w:rsid w:val="00B027A8"/>
    <w:rsid w:val="00B047EA"/>
    <w:rsid w:val="00B0489F"/>
    <w:rsid w:val="00B04BF7"/>
    <w:rsid w:val="00B04F38"/>
    <w:rsid w:val="00B07531"/>
    <w:rsid w:val="00B07BD4"/>
    <w:rsid w:val="00B117BF"/>
    <w:rsid w:val="00B11E6E"/>
    <w:rsid w:val="00B1222D"/>
    <w:rsid w:val="00B13727"/>
    <w:rsid w:val="00B13770"/>
    <w:rsid w:val="00B13ACE"/>
    <w:rsid w:val="00B15E73"/>
    <w:rsid w:val="00B15ECD"/>
    <w:rsid w:val="00B17BEA"/>
    <w:rsid w:val="00B21E2B"/>
    <w:rsid w:val="00B22C17"/>
    <w:rsid w:val="00B231C7"/>
    <w:rsid w:val="00B24EF2"/>
    <w:rsid w:val="00B25237"/>
    <w:rsid w:val="00B259C9"/>
    <w:rsid w:val="00B27224"/>
    <w:rsid w:val="00B302CE"/>
    <w:rsid w:val="00B30ED5"/>
    <w:rsid w:val="00B31420"/>
    <w:rsid w:val="00B31766"/>
    <w:rsid w:val="00B333A7"/>
    <w:rsid w:val="00B3391A"/>
    <w:rsid w:val="00B3483C"/>
    <w:rsid w:val="00B35B0E"/>
    <w:rsid w:val="00B37EA3"/>
    <w:rsid w:val="00B413DA"/>
    <w:rsid w:val="00B421A5"/>
    <w:rsid w:val="00B423B8"/>
    <w:rsid w:val="00B42800"/>
    <w:rsid w:val="00B43669"/>
    <w:rsid w:val="00B43F71"/>
    <w:rsid w:val="00B46C32"/>
    <w:rsid w:val="00B47700"/>
    <w:rsid w:val="00B51A28"/>
    <w:rsid w:val="00B51F17"/>
    <w:rsid w:val="00B53367"/>
    <w:rsid w:val="00B53AE3"/>
    <w:rsid w:val="00B53D2E"/>
    <w:rsid w:val="00B545CF"/>
    <w:rsid w:val="00B5575A"/>
    <w:rsid w:val="00B55B72"/>
    <w:rsid w:val="00B5778B"/>
    <w:rsid w:val="00B57D1B"/>
    <w:rsid w:val="00B57FBF"/>
    <w:rsid w:val="00B60E46"/>
    <w:rsid w:val="00B6283A"/>
    <w:rsid w:val="00B66DF1"/>
    <w:rsid w:val="00B70A01"/>
    <w:rsid w:val="00B70F1D"/>
    <w:rsid w:val="00B715B6"/>
    <w:rsid w:val="00B718E0"/>
    <w:rsid w:val="00B730BA"/>
    <w:rsid w:val="00B74433"/>
    <w:rsid w:val="00B75345"/>
    <w:rsid w:val="00B75369"/>
    <w:rsid w:val="00B75AA1"/>
    <w:rsid w:val="00B761F7"/>
    <w:rsid w:val="00B76E89"/>
    <w:rsid w:val="00B779A1"/>
    <w:rsid w:val="00B80181"/>
    <w:rsid w:val="00B808C1"/>
    <w:rsid w:val="00B817FF"/>
    <w:rsid w:val="00B81A0A"/>
    <w:rsid w:val="00B81FC2"/>
    <w:rsid w:val="00B82058"/>
    <w:rsid w:val="00B82EB0"/>
    <w:rsid w:val="00B83956"/>
    <w:rsid w:val="00B84453"/>
    <w:rsid w:val="00B84E76"/>
    <w:rsid w:val="00B84EF4"/>
    <w:rsid w:val="00B8527C"/>
    <w:rsid w:val="00B86190"/>
    <w:rsid w:val="00B867D6"/>
    <w:rsid w:val="00B86F27"/>
    <w:rsid w:val="00B871BB"/>
    <w:rsid w:val="00B9069B"/>
    <w:rsid w:val="00B90974"/>
    <w:rsid w:val="00B90B70"/>
    <w:rsid w:val="00B91A54"/>
    <w:rsid w:val="00B931C0"/>
    <w:rsid w:val="00B95214"/>
    <w:rsid w:val="00B957BE"/>
    <w:rsid w:val="00B95ABE"/>
    <w:rsid w:val="00B95DDD"/>
    <w:rsid w:val="00B9757A"/>
    <w:rsid w:val="00B97C96"/>
    <w:rsid w:val="00B97E6D"/>
    <w:rsid w:val="00BA0E62"/>
    <w:rsid w:val="00BA1ECE"/>
    <w:rsid w:val="00BA36BF"/>
    <w:rsid w:val="00BA3A1C"/>
    <w:rsid w:val="00BA4E07"/>
    <w:rsid w:val="00BA70AE"/>
    <w:rsid w:val="00BB1E26"/>
    <w:rsid w:val="00BB1F6B"/>
    <w:rsid w:val="00BB3A12"/>
    <w:rsid w:val="00BB4569"/>
    <w:rsid w:val="00BB4F20"/>
    <w:rsid w:val="00BB68FB"/>
    <w:rsid w:val="00BC23A5"/>
    <w:rsid w:val="00BC386A"/>
    <w:rsid w:val="00BC4F19"/>
    <w:rsid w:val="00BC5622"/>
    <w:rsid w:val="00BC5F13"/>
    <w:rsid w:val="00BD1169"/>
    <w:rsid w:val="00BD55D6"/>
    <w:rsid w:val="00BD5CFB"/>
    <w:rsid w:val="00BD7082"/>
    <w:rsid w:val="00BD7789"/>
    <w:rsid w:val="00BE0135"/>
    <w:rsid w:val="00BE0318"/>
    <w:rsid w:val="00BE0EC9"/>
    <w:rsid w:val="00BE2237"/>
    <w:rsid w:val="00BE2711"/>
    <w:rsid w:val="00BE349F"/>
    <w:rsid w:val="00BE3748"/>
    <w:rsid w:val="00BE4635"/>
    <w:rsid w:val="00BE4B22"/>
    <w:rsid w:val="00BE550F"/>
    <w:rsid w:val="00BE720F"/>
    <w:rsid w:val="00BE7D97"/>
    <w:rsid w:val="00BF22D5"/>
    <w:rsid w:val="00BF2FD9"/>
    <w:rsid w:val="00BF3FF2"/>
    <w:rsid w:val="00BF4CC9"/>
    <w:rsid w:val="00BF4E57"/>
    <w:rsid w:val="00BF4F5F"/>
    <w:rsid w:val="00BF6F9D"/>
    <w:rsid w:val="00BF7295"/>
    <w:rsid w:val="00C000EA"/>
    <w:rsid w:val="00C0208D"/>
    <w:rsid w:val="00C03979"/>
    <w:rsid w:val="00C04C50"/>
    <w:rsid w:val="00C04C73"/>
    <w:rsid w:val="00C05462"/>
    <w:rsid w:val="00C0550D"/>
    <w:rsid w:val="00C0581F"/>
    <w:rsid w:val="00C05CA6"/>
    <w:rsid w:val="00C10375"/>
    <w:rsid w:val="00C10A35"/>
    <w:rsid w:val="00C11A95"/>
    <w:rsid w:val="00C12AA8"/>
    <w:rsid w:val="00C131B2"/>
    <w:rsid w:val="00C137B2"/>
    <w:rsid w:val="00C13E89"/>
    <w:rsid w:val="00C14B00"/>
    <w:rsid w:val="00C15259"/>
    <w:rsid w:val="00C15B90"/>
    <w:rsid w:val="00C16D07"/>
    <w:rsid w:val="00C1752D"/>
    <w:rsid w:val="00C17B5F"/>
    <w:rsid w:val="00C211FC"/>
    <w:rsid w:val="00C22FFE"/>
    <w:rsid w:val="00C25178"/>
    <w:rsid w:val="00C2529C"/>
    <w:rsid w:val="00C25C17"/>
    <w:rsid w:val="00C2643A"/>
    <w:rsid w:val="00C26A6B"/>
    <w:rsid w:val="00C26CF8"/>
    <w:rsid w:val="00C2739E"/>
    <w:rsid w:val="00C30816"/>
    <w:rsid w:val="00C30E1C"/>
    <w:rsid w:val="00C31A34"/>
    <w:rsid w:val="00C3233D"/>
    <w:rsid w:val="00C3243E"/>
    <w:rsid w:val="00C32DB4"/>
    <w:rsid w:val="00C35F11"/>
    <w:rsid w:val="00C36502"/>
    <w:rsid w:val="00C37F2C"/>
    <w:rsid w:val="00C42B78"/>
    <w:rsid w:val="00C444F0"/>
    <w:rsid w:val="00C450AB"/>
    <w:rsid w:val="00C4578E"/>
    <w:rsid w:val="00C46070"/>
    <w:rsid w:val="00C46973"/>
    <w:rsid w:val="00C46D13"/>
    <w:rsid w:val="00C47F7E"/>
    <w:rsid w:val="00C50037"/>
    <w:rsid w:val="00C503FB"/>
    <w:rsid w:val="00C50E40"/>
    <w:rsid w:val="00C5170A"/>
    <w:rsid w:val="00C52A2D"/>
    <w:rsid w:val="00C52DDA"/>
    <w:rsid w:val="00C531AF"/>
    <w:rsid w:val="00C538D0"/>
    <w:rsid w:val="00C53BA0"/>
    <w:rsid w:val="00C5442A"/>
    <w:rsid w:val="00C5596F"/>
    <w:rsid w:val="00C574EE"/>
    <w:rsid w:val="00C6028B"/>
    <w:rsid w:val="00C604A0"/>
    <w:rsid w:val="00C61692"/>
    <w:rsid w:val="00C63B20"/>
    <w:rsid w:val="00C64F8D"/>
    <w:rsid w:val="00C65B69"/>
    <w:rsid w:val="00C70CC8"/>
    <w:rsid w:val="00C7151D"/>
    <w:rsid w:val="00C71C05"/>
    <w:rsid w:val="00C725E4"/>
    <w:rsid w:val="00C73E52"/>
    <w:rsid w:val="00C74726"/>
    <w:rsid w:val="00C760A1"/>
    <w:rsid w:val="00C7728C"/>
    <w:rsid w:val="00C81146"/>
    <w:rsid w:val="00C81B7D"/>
    <w:rsid w:val="00C825E4"/>
    <w:rsid w:val="00C85C3D"/>
    <w:rsid w:val="00C865A7"/>
    <w:rsid w:val="00C86B34"/>
    <w:rsid w:val="00C8762A"/>
    <w:rsid w:val="00C877AA"/>
    <w:rsid w:val="00C90B46"/>
    <w:rsid w:val="00C90B98"/>
    <w:rsid w:val="00C91BF6"/>
    <w:rsid w:val="00C92052"/>
    <w:rsid w:val="00C929A1"/>
    <w:rsid w:val="00C9391F"/>
    <w:rsid w:val="00C93BFC"/>
    <w:rsid w:val="00C96037"/>
    <w:rsid w:val="00C963E7"/>
    <w:rsid w:val="00C96572"/>
    <w:rsid w:val="00C97D6E"/>
    <w:rsid w:val="00CA111A"/>
    <w:rsid w:val="00CA3010"/>
    <w:rsid w:val="00CA4710"/>
    <w:rsid w:val="00CA67AD"/>
    <w:rsid w:val="00CB1EA4"/>
    <w:rsid w:val="00CB3044"/>
    <w:rsid w:val="00CB3AFD"/>
    <w:rsid w:val="00CB4115"/>
    <w:rsid w:val="00CB6334"/>
    <w:rsid w:val="00CB7BB9"/>
    <w:rsid w:val="00CB7FBE"/>
    <w:rsid w:val="00CC0165"/>
    <w:rsid w:val="00CC01C4"/>
    <w:rsid w:val="00CC045C"/>
    <w:rsid w:val="00CC0765"/>
    <w:rsid w:val="00CC22E5"/>
    <w:rsid w:val="00CC23F3"/>
    <w:rsid w:val="00CC3A9A"/>
    <w:rsid w:val="00CC3EEB"/>
    <w:rsid w:val="00CC4F00"/>
    <w:rsid w:val="00CC50F3"/>
    <w:rsid w:val="00CC660E"/>
    <w:rsid w:val="00CC6B4F"/>
    <w:rsid w:val="00CD1737"/>
    <w:rsid w:val="00CD59FB"/>
    <w:rsid w:val="00CE3D01"/>
    <w:rsid w:val="00CE3DF1"/>
    <w:rsid w:val="00CE4484"/>
    <w:rsid w:val="00CE44E2"/>
    <w:rsid w:val="00CE4A5C"/>
    <w:rsid w:val="00CE53FB"/>
    <w:rsid w:val="00CE557B"/>
    <w:rsid w:val="00CE6259"/>
    <w:rsid w:val="00CE67EB"/>
    <w:rsid w:val="00CE69E0"/>
    <w:rsid w:val="00CE6E76"/>
    <w:rsid w:val="00CF0483"/>
    <w:rsid w:val="00CF1D4B"/>
    <w:rsid w:val="00CF28E7"/>
    <w:rsid w:val="00CF2B03"/>
    <w:rsid w:val="00CF4503"/>
    <w:rsid w:val="00CF5DA8"/>
    <w:rsid w:val="00CF727E"/>
    <w:rsid w:val="00D00701"/>
    <w:rsid w:val="00D00EA0"/>
    <w:rsid w:val="00D015FA"/>
    <w:rsid w:val="00D02A32"/>
    <w:rsid w:val="00D0343E"/>
    <w:rsid w:val="00D03675"/>
    <w:rsid w:val="00D03E42"/>
    <w:rsid w:val="00D042F0"/>
    <w:rsid w:val="00D044A0"/>
    <w:rsid w:val="00D05901"/>
    <w:rsid w:val="00D10657"/>
    <w:rsid w:val="00D107B2"/>
    <w:rsid w:val="00D1095A"/>
    <w:rsid w:val="00D11F3C"/>
    <w:rsid w:val="00D12117"/>
    <w:rsid w:val="00D142DF"/>
    <w:rsid w:val="00D14823"/>
    <w:rsid w:val="00D14B03"/>
    <w:rsid w:val="00D1762B"/>
    <w:rsid w:val="00D17F02"/>
    <w:rsid w:val="00D20B83"/>
    <w:rsid w:val="00D25145"/>
    <w:rsid w:val="00D25434"/>
    <w:rsid w:val="00D26262"/>
    <w:rsid w:val="00D264A1"/>
    <w:rsid w:val="00D26EBF"/>
    <w:rsid w:val="00D277D6"/>
    <w:rsid w:val="00D323A4"/>
    <w:rsid w:val="00D32548"/>
    <w:rsid w:val="00D334BF"/>
    <w:rsid w:val="00D34981"/>
    <w:rsid w:val="00D356C2"/>
    <w:rsid w:val="00D35E15"/>
    <w:rsid w:val="00D3602B"/>
    <w:rsid w:val="00D363AD"/>
    <w:rsid w:val="00D3644E"/>
    <w:rsid w:val="00D36B3B"/>
    <w:rsid w:val="00D371FF"/>
    <w:rsid w:val="00D37C62"/>
    <w:rsid w:val="00D411A6"/>
    <w:rsid w:val="00D414C1"/>
    <w:rsid w:val="00D41877"/>
    <w:rsid w:val="00D427F4"/>
    <w:rsid w:val="00D432DE"/>
    <w:rsid w:val="00D43931"/>
    <w:rsid w:val="00D4474C"/>
    <w:rsid w:val="00D44C82"/>
    <w:rsid w:val="00D44FD0"/>
    <w:rsid w:val="00D46607"/>
    <w:rsid w:val="00D46D8A"/>
    <w:rsid w:val="00D475C8"/>
    <w:rsid w:val="00D507DE"/>
    <w:rsid w:val="00D5104B"/>
    <w:rsid w:val="00D5238D"/>
    <w:rsid w:val="00D54431"/>
    <w:rsid w:val="00D555F1"/>
    <w:rsid w:val="00D60B60"/>
    <w:rsid w:val="00D61BE1"/>
    <w:rsid w:val="00D61EA1"/>
    <w:rsid w:val="00D61F2A"/>
    <w:rsid w:val="00D62FB2"/>
    <w:rsid w:val="00D6326E"/>
    <w:rsid w:val="00D63EF4"/>
    <w:rsid w:val="00D64C4B"/>
    <w:rsid w:val="00D64E9E"/>
    <w:rsid w:val="00D65E75"/>
    <w:rsid w:val="00D65E97"/>
    <w:rsid w:val="00D66821"/>
    <w:rsid w:val="00D66837"/>
    <w:rsid w:val="00D66E7F"/>
    <w:rsid w:val="00D67C9A"/>
    <w:rsid w:val="00D717AC"/>
    <w:rsid w:val="00D71AC1"/>
    <w:rsid w:val="00D72072"/>
    <w:rsid w:val="00D74151"/>
    <w:rsid w:val="00D74ED6"/>
    <w:rsid w:val="00D7567C"/>
    <w:rsid w:val="00D758BC"/>
    <w:rsid w:val="00D7605F"/>
    <w:rsid w:val="00D77AFD"/>
    <w:rsid w:val="00D8044E"/>
    <w:rsid w:val="00D80556"/>
    <w:rsid w:val="00D81F71"/>
    <w:rsid w:val="00D82AB9"/>
    <w:rsid w:val="00D83733"/>
    <w:rsid w:val="00D83CC1"/>
    <w:rsid w:val="00D83F52"/>
    <w:rsid w:val="00D845D8"/>
    <w:rsid w:val="00D848C1"/>
    <w:rsid w:val="00D84D72"/>
    <w:rsid w:val="00D857A0"/>
    <w:rsid w:val="00D85C81"/>
    <w:rsid w:val="00D861F9"/>
    <w:rsid w:val="00D863A5"/>
    <w:rsid w:val="00D874EE"/>
    <w:rsid w:val="00D91AD5"/>
    <w:rsid w:val="00D9325C"/>
    <w:rsid w:val="00D936C2"/>
    <w:rsid w:val="00D94226"/>
    <w:rsid w:val="00D946D9"/>
    <w:rsid w:val="00D95101"/>
    <w:rsid w:val="00D95B56"/>
    <w:rsid w:val="00D960BC"/>
    <w:rsid w:val="00D96DA7"/>
    <w:rsid w:val="00D972C6"/>
    <w:rsid w:val="00D974BC"/>
    <w:rsid w:val="00D97D08"/>
    <w:rsid w:val="00DA0983"/>
    <w:rsid w:val="00DA160F"/>
    <w:rsid w:val="00DA226D"/>
    <w:rsid w:val="00DA2C15"/>
    <w:rsid w:val="00DA3916"/>
    <w:rsid w:val="00DA478C"/>
    <w:rsid w:val="00DA7602"/>
    <w:rsid w:val="00DB00F7"/>
    <w:rsid w:val="00DB0848"/>
    <w:rsid w:val="00DB11EA"/>
    <w:rsid w:val="00DB287C"/>
    <w:rsid w:val="00DB294B"/>
    <w:rsid w:val="00DB3889"/>
    <w:rsid w:val="00DB3FC1"/>
    <w:rsid w:val="00DB4158"/>
    <w:rsid w:val="00DB5102"/>
    <w:rsid w:val="00DB5C3E"/>
    <w:rsid w:val="00DB6FFB"/>
    <w:rsid w:val="00DC28FF"/>
    <w:rsid w:val="00DC2CF5"/>
    <w:rsid w:val="00DC2D9C"/>
    <w:rsid w:val="00DC3378"/>
    <w:rsid w:val="00DC3FFA"/>
    <w:rsid w:val="00DC4366"/>
    <w:rsid w:val="00DC4482"/>
    <w:rsid w:val="00DC4E1F"/>
    <w:rsid w:val="00DC50A0"/>
    <w:rsid w:val="00DC7E76"/>
    <w:rsid w:val="00DC7FB0"/>
    <w:rsid w:val="00DD0CC8"/>
    <w:rsid w:val="00DD1018"/>
    <w:rsid w:val="00DD1F8A"/>
    <w:rsid w:val="00DD2961"/>
    <w:rsid w:val="00DD2E7B"/>
    <w:rsid w:val="00DD3335"/>
    <w:rsid w:val="00DD3858"/>
    <w:rsid w:val="00DD3F54"/>
    <w:rsid w:val="00DD471E"/>
    <w:rsid w:val="00DD5241"/>
    <w:rsid w:val="00DD5D84"/>
    <w:rsid w:val="00DE14F5"/>
    <w:rsid w:val="00DE1B3F"/>
    <w:rsid w:val="00DE30BA"/>
    <w:rsid w:val="00DE32CE"/>
    <w:rsid w:val="00DE36CF"/>
    <w:rsid w:val="00DE571D"/>
    <w:rsid w:val="00DF14C9"/>
    <w:rsid w:val="00DF33D5"/>
    <w:rsid w:val="00DF3565"/>
    <w:rsid w:val="00DF3EA2"/>
    <w:rsid w:val="00DF522C"/>
    <w:rsid w:val="00DF62CC"/>
    <w:rsid w:val="00DF6E69"/>
    <w:rsid w:val="00DF718E"/>
    <w:rsid w:val="00DF7965"/>
    <w:rsid w:val="00DF7C98"/>
    <w:rsid w:val="00E015C9"/>
    <w:rsid w:val="00E03E69"/>
    <w:rsid w:val="00E04560"/>
    <w:rsid w:val="00E055FF"/>
    <w:rsid w:val="00E100DD"/>
    <w:rsid w:val="00E106F9"/>
    <w:rsid w:val="00E10AD7"/>
    <w:rsid w:val="00E11262"/>
    <w:rsid w:val="00E117AC"/>
    <w:rsid w:val="00E12A1B"/>
    <w:rsid w:val="00E13233"/>
    <w:rsid w:val="00E1456B"/>
    <w:rsid w:val="00E14A44"/>
    <w:rsid w:val="00E14BAF"/>
    <w:rsid w:val="00E16C40"/>
    <w:rsid w:val="00E16DCE"/>
    <w:rsid w:val="00E172BF"/>
    <w:rsid w:val="00E20084"/>
    <w:rsid w:val="00E223AB"/>
    <w:rsid w:val="00E225AA"/>
    <w:rsid w:val="00E235D1"/>
    <w:rsid w:val="00E24475"/>
    <w:rsid w:val="00E24B9E"/>
    <w:rsid w:val="00E27348"/>
    <w:rsid w:val="00E308DE"/>
    <w:rsid w:val="00E30A32"/>
    <w:rsid w:val="00E30CD0"/>
    <w:rsid w:val="00E31244"/>
    <w:rsid w:val="00E31C7A"/>
    <w:rsid w:val="00E3493A"/>
    <w:rsid w:val="00E37AFD"/>
    <w:rsid w:val="00E405C2"/>
    <w:rsid w:val="00E412EB"/>
    <w:rsid w:val="00E41860"/>
    <w:rsid w:val="00E419F8"/>
    <w:rsid w:val="00E41BBD"/>
    <w:rsid w:val="00E423C0"/>
    <w:rsid w:val="00E42837"/>
    <w:rsid w:val="00E4360C"/>
    <w:rsid w:val="00E43E03"/>
    <w:rsid w:val="00E4616C"/>
    <w:rsid w:val="00E4645A"/>
    <w:rsid w:val="00E4660F"/>
    <w:rsid w:val="00E47125"/>
    <w:rsid w:val="00E47374"/>
    <w:rsid w:val="00E47407"/>
    <w:rsid w:val="00E47A48"/>
    <w:rsid w:val="00E5199F"/>
    <w:rsid w:val="00E51EB8"/>
    <w:rsid w:val="00E52A0D"/>
    <w:rsid w:val="00E53331"/>
    <w:rsid w:val="00E544F3"/>
    <w:rsid w:val="00E54F64"/>
    <w:rsid w:val="00E55546"/>
    <w:rsid w:val="00E556B7"/>
    <w:rsid w:val="00E569D6"/>
    <w:rsid w:val="00E56B44"/>
    <w:rsid w:val="00E56F3C"/>
    <w:rsid w:val="00E6001F"/>
    <w:rsid w:val="00E60E5B"/>
    <w:rsid w:val="00E60EA0"/>
    <w:rsid w:val="00E624BA"/>
    <w:rsid w:val="00E6435A"/>
    <w:rsid w:val="00E643E2"/>
    <w:rsid w:val="00E7048F"/>
    <w:rsid w:val="00E7393E"/>
    <w:rsid w:val="00E8209B"/>
    <w:rsid w:val="00E82653"/>
    <w:rsid w:val="00E833E2"/>
    <w:rsid w:val="00E85835"/>
    <w:rsid w:val="00E85AF2"/>
    <w:rsid w:val="00E867A3"/>
    <w:rsid w:val="00E86CA6"/>
    <w:rsid w:val="00E907BA"/>
    <w:rsid w:val="00E916D3"/>
    <w:rsid w:val="00E91BD1"/>
    <w:rsid w:val="00E91F79"/>
    <w:rsid w:val="00E9226A"/>
    <w:rsid w:val="00E93814"/>
    <w:rsid w:val="00E9483A"/>
    <w:rsid w:val="00E94C10"/>
    <w:rsid w:val="00E966E7"/>
    <w:rsid w:val="00E9732A"/>
    <w:rsid w:val="00E97782"/>
    <w:rsid w:val="00E97968"/>
    <w:rsid w:val="00EA233B"/>
    <w:rsid w:val="00EA2418"/>
    <w:rsid w:val="00EA2643"/>
    <w:rsid w:val="00EA341A"/>
    <w:rsid w:val="00EA51D3"/>
    <w:rsid w:val="00EA638D"/>
    <w:rsid w:val="00EA7436"/>
    <w:rsid w:val="00EA7461"/>
    <w:rsid w:val="00EB00B4"/>
    <w:rsid w:val="00EB08DE"/>
    <w:rsid w:val="00EB0BB1"/>
    <w:rsid w:val="00EB17B8"/>
    <w:rsid w:val="00EB207B"/>
    <w:rsid w:val="00EB2647"/>
    <w:rsid w:val="00EB2E55"/>
    <w:rsid w:val="00EB2E79"/>
    <w:rsid w:val="00EB3F8A"/>
    <w:rsid w:val="00EB6859"/>
    <w:rsid w:val="00EB77B6"/>
    <w:rsid w:val="00EC0871"/>
    <w:rsid w:val="00EC0D8E"/>
    <w:rsid w:val="00EC26DA"/>
    <w:rsid w:val="00EC413B"/>
    <w:rsid w:val="00EC4178"/>
    <w:rsid w:val="00EC4458"/>
    <w:rsid w:val="00EC4BFC"/>
    <w:rsid w:val="00EC5C94"/>
    <w:rsid w:val="00EC6087"/>
    <w:rsid w:val="00EC72AA"/>
    <w:rsid w:val="00EC75C8"/>
    <w:rsid w:val="00ED0938"/>
    <w:rsid w:val="00ED0A6C"/>
    <w:rsid w:val="00ED13E0"/>
    <w:rsid w:val="00ED31FA"/>
    <w:rsid w:val="00ED3929"/>
    <w:rsid w:val="00ED3A36"/>
    <w:rsid w:val="00ED3BFB"/>
    <w:rsid w:val="00ED4807"/>
    <w:rsid w:val="00ED50BE"/>
    <w:rsid w:val="00ED70E6"/>
    <w:rsid w:val="00ED73ED"/>
    <w:rsid w:val="00ED7620"/>
    <w:rsid w:val="00EE1833"/>
    <w:rsid w:val="00EE2C2F"/>
    <w:rsid w:val="00EE54B8"/>
    <w:rsid w:val="00EE6C62"/>
    <w:rsid w:val="00EE6C75"/>
    <w:rsid w:val="00EF1A84"/>
    <w:rsid w:val="00EF2210"/>
    <w:rsid w:val="00EF43B2"/>
    <w:rsid w:val="00EF44EB"/>
    <w:rsid w:val="00EF4F8D"/>
    <w:rsid w:val="00EF6D1C"/>
    <w:rsid w:val="00EF75B8"/>
    <w:rsid w:val="00EF788C"/>
    <w:rsid w:val="00EF7C3A"/>
    <w:rsid w:val="00F004D2"/>
    <w:rsid w:val="00F00A60"/>
    <w:rsid w:val="00F014F4"/>
    <w:rsid w:val="00F0267E"/>
    <w:rsid w:val="00F02816"/>
    <w:rsid w:val="00F033FE"/>
    <w:rsid w:val="00F0427A"/>
    <w:rsid w:val="00F045A1"/>
    <w:rsid w:val="00F053AA"/>
    <w:rsid w:val="00F0648D"/>
    <w:rsid w:val="00F06895"/>
    <w:rsid w:val="00F07747"/>
    <w:rsid w:val="00F102E0"/>
    <w:rsid w:val="00F1134E"/>
    <w:rsid w:val="00F122AC"/>
    <w:rsid w:val="00F1282C"/>
    <w:rsid w:val="00F12ED7"/>
    <w:rsid w:val="00F13B5B"/>
    <w:rsid w:val="00F14B0D"/>
    <w:rsid w:val="00F155DE"/>
    <w:rsid w:val="00F17D71"/>
    <w:rsid w:val="00F200FF"/>
    <w:rsid w:val="00F20E25"/>
    <w:rsid w:val="00F21379"/>
    <w:rsid w:val="00F21BC8"/>
    <w:rsid w:val="00F21CC2"/>
    <w:rsid w:val="00F22D28"/>
    <w:rsid w:val="00F22F88"/>
    <w:rsid w:val="00F237BE"/>
    <w:rsid w:val="00F24568"/>
    <w:rsid w:val="00F24EB3"/>
    <w:rsid w:val="00F313EA"/>
    <w:rsid w:val="00F34E87"/>
    <w:rsid w:val="00F3548F"/>
    <w:rsid w:val="00F35CD7"/>
    <w:rsid w:val="00F36E04"/>
    <w:rsid w:val="00F404ED"/>
    <w:rsid w:val="00F41BC0"/>
    <w:rsid w:val="00F422CF"/>
    <w:rsid w:val="00F43EDA"/>
    <w:rsid w:val="00F43FA8"/>
    <w:rsid w:val="00F45334"/>
    <w:rsid w:val="00F472D1"/>
    <w:rsid w:val="00F505F8"/>
    <w:rsid w:val="00F50AEE"/>
    <w:rsid w:val="00F54E28"/>
    <w:rsid w:val="00F5500F"/>
    <w:rsid w:val="00F55A9A"/>
    <w:rsid w:val="00F578D4"/>
    <w:rsid w:val="00F60AF5"/>
    <w:rsid w:val="00F6323C"/>
    <w:rsid w:val="00F63C42"/>
    <w:rsid w:val="00F63C93"/>
    <w:rsid w:val="00F63D8B"/>
    <w:rsid w:val="00F64D94"/>
    <w:rsid w:val="00F6611B"/>
    <w:rsid w:val="00F666EB"/>
    <w:rsid w:val="00F66B66"/>
    <w:rsid w:val="00F66D94"/>
    <w:rsid w:val="00F6759D"/>
    <w:rsid w:val="00F70016"/>
    <w:rsid w:val="00F72086"/>
    <w:rsid w:val="00F72471"/>
    <w:rsid w:val="00F73063"/>
    <w:rsid w:val="00F74850"/>
    <w:rsid w:val="00F75C90"/>
    <w:rsid w:val="00F762BA"/>
    <w:rsid w:val="00F773B1"/>
    <w:rsid w:val="00F80D44"/>
    <w:rsid w:val="00F817C9"/>
    <w:rsid w:val="00F82DF6"/>
    <w:rsid w:val="00F83044"/>
    <w:rsid w:val="00F83B2C"/>
    <w:rsid w:val="00F845C5"/>
    <w:rsid w:val="00F85F55"/>
    <w:rsid w:val="00F860B8"/>
    <w:rsid w:val="00F86C4A"/>
    <w:rsid w:val="00F86E28"/>
    <w:rsid w:val="00F90CE9"/>
    <w:rsid w:val="00F90F84"/>
    <w:rsid w:val="00F9204B"/>
    <w:rsid w:val="00F934BC"/>
    <w:rsid w:val="00F93910"/>
    <w:rsid w:val="00F93C33"/>
    <w:rsid w:val="00F95A1C"/>
    <w:rsid w:val="00F9681C"/>
    <w:rsid w:val="00F97431"/>
    <w:rsid w:val="00F97C9B"/>
    <w:rsid w:val="00F97CC9"/>
    <w:rsid w:val="00FA0E38"/>
    <w:rsid w:val="00FA0EDB"/>
    <w:rsid w:val="00FA0FAE"/>
    <w:rsid w:val="00FA1228"/>
    <w:rsid w:val="00FA191E"/>
    <w:rsid w:val="00FA1995"/>
    <w:rsid w:val="00FA26B5"/>
    <w:rsid w:val="00FA2FCE"/>
    <w:rsid w:val="00FA4BDA"/>
    <w:rsid w:val="00FA4F1D"/>
    <w:rsid w:val="00FA60FA"/>
    <w:rsid w:val="00FA65B8"/>
    <w:rsid w:val="00FA6974"/>
    <w:rsid w:val="00FB0003"/>
    <w:rsid w:val="00FB3D89"/>
    <w:rsid w:val="00FB3E84"/>
    <w:rsid w:val="00FB4785"/>
    <w:rsid w:val="00FB4EDD"/>
    <w:rsid w:val="00FB7204"/>
    <w:rsid w:val="00FB7E6A"/>
    <w:rsid w:val="00FBD969"/>
    <w:rsid w:val="00FC17C2"/>
    <w:rsid w:val="00FC1EBD"/>
    <w:rsid w:val="00FC26DF"/>
    <w:rsid w:val="00FC2D00"/>
    <w:rsid w:val="00FC2F8A"/>
    <w:rsid w:val="00FC317B"/>
    <w:rsid w:val="00FC3626"/>
    <w:rsid w:val="00FC3C76"/>
    <w:rsid w:val="00FC4B0B"/>
    <w:rsid w:val="00FC4F69"/>
    <w:rsid w:val="00FC4F93"/>
    <w:rsid w:val="00FC554C"/>
    <w:rsid w:val="00FC5775"/>
    <w:rsid w:val="00FC5C99"/>
    <w:rsid w:val="00FC5E05"/>
    <w:rsid w:val="00FC6212"/>
    <w:rsid w:val="00FD1B63"/>
    <w:rsid w:val="00FD1B78"/>
    <w:rsid w:val="00FD2C01"/>
    <w:rsid w:val="00FD3C8B"/>
    <w:rsid w:val="00FD4FCB"/>
    <w:rsid w:val="00FD512E"/>
    <w:rsid w:val="00FD5395"/>
    <w:rsid w:val="00FD58AD"/>
    <w:rsid w:val="00FD5BBA"/>
    <w:rsid w:val="00FD6A0E"/>
    <w:rsid w:val="00FD6BDE"/>
    <w:rsid w:val="00FD7CD4"/>
    <w:rsid w:val="00FE0500"/>
    <w:rsid w:val="00FE0AC7"/>
    <w:rsid w:val="00FE155A"/>
    <w:rsid w:val="00FE19D0"/>
    <w:rsid w:val="00FE248B"/>
    <w:rsid w:val="00FE2CB3"/>
    <w:rsid w:val="00FE5AA9"/>
    <w:rsid w:val="00FE6641"/>
    <w:rsid w:val="00FE6D44"/>
    <w:rsid w:val="00FE70EE"/>
    <w:rsid w:val="00FE710B"/>
    <w:rsid w:val="00FF1A1A"/>
    <w:rsid w:val="00FF202A"/>
    <w:rsid w:val="00FF3665"/>
    <w:rsid w:val="00FF36CB"/>
    <w:rsid w:val="00FF544B"/>
    <w:rsid w:val="00FF613D"/>
    <w:rsid w:val="00FF6777"/>
    <w:rsid w:val="013083B9"/>
    <w:rsid w:val="018AEC79"/>
    <w:rsid w:val="01CFDA6A"/>
    <w:rsid w:val="0262A56C"/>
    <w:rsid w:val="029FE97E"/>
    <w:rsid w:val="03672934"/>
    <w:rsid w:val="037A1D9B"/>
    <w:rsid w:val="03A653A0"/>
    <w:rsid w:val="04573392"/>
    <w:rsid w:val="04D9466A"/>
    <w:rsid w:val="04F1466E"/>
    <w:rsid w:val="04F53A61"/>
    <w:rsid w:val="0558A1F5"/>
    <w:rsid w:val="05AABECD"/>
    <w:rsid w:val="063B6A60"/>
    <w:rsid w:val="06698214"/>
    <w:rsid w:val="066DC970"/>
    <w:rsid w:val="06F4CA55"/>
    <w:rsid w:val="081CC0FE"/>
    <w:rsid w:val="0829E783"/>
    <w:rsid w:val="08A66577"/>
    <w:rsid w:val="0901DF53"/>
    <w:rsid w:val="09127331"/>
    <w:rsid w:val="09C2998C"/>
    <w:rsid w:val="0A348989"/>
    <w:rsid w:val="0AA09D2A"/>
    <w:rsid w:val="0ACADEE0"/>
    <w:rsid w:val="0B0024C1"/>
    <w:rsid w:val="0C0A1B38"/>
    <w:rsid w:val="0C490805"/>
    <w:rsid w:val="0C87D67E"/>
    <w:rsid w:val="0C95796D"/>
    <w:rsid w:val="0CDD9D42"/>
    <w:rsid w:val="0D4994AB"/>
    <w:rsid w:val="0D539FC9"/>
    <w:rsid w:val="0DFD5766"/>
    <w:rsid w:val="0E094B75"/>
    <w:rsid w:val="0E49631B"/>
    <w:rsid w:val="0EA2CDE6"/>
    <w:rsid w:val="0F07120F"/>
    <w:rsid w:val="0FFED444"/>
    <w:rsid w:val="1038700B"/>
    <w:rsid w:val="1090460E"/>
    <w:rsid w:val="10DFFD63"/>
    <w:rsid w:val="112EABCF"/>
    <w:rsid w:val="114515C9"/>
    <w:rsid w:val="12396CB3"/>
    <w:rsid w:val="1267BEFA"/>
    <w:rsid w:val="12C25750"/>
    <w:rsid w:val="139AA283"/>
    <w:rsid w:val="13CEF14F"/>
    <w:rsid w:val="13ED38CA"/>
    <w:rsid w:val="1414923A"/>
    <w:rsid w:val="14DC6B75"/>
    <w:rsid w:val="14E36912"/>
    <w:rsid w:val="1524710D"/>
    <w:rsid w:val="153C5EC1"/>
    <w:rsid w:val="156B7698"/>
    <w:rsid w:val="15E9A74E"/>
    <w:rsid w:val="16572367"/>
    <w:rsid w:val="1698780F"/>
    <w:rsid w:val="1718DD08"/>
    <w:rsid w:val="172355B7"/>
    <w:rsid w:val="1764C5CE"/>
    <w:rsid w:val="17CD87CB"/>
    <w:rsid w:val="1826C3D5"/>
    <w:rsid w:val="18B476B9"/>
    <w:rsid w:val="19E0EAE5"/>
    <w:rsid w:val="19F7E97B"/>
    <w:rsid w:val="1A0BE9A1"/>
    <w:rsid w:val="1A35554E"/>
    <w:rsid w:val="1AAC745E"/>
    <w:rsid w:val="1B5D3F22"/>
    <w:rsid w:val="1B74E9DD"/>
    <w:rsid w:val="1C20A853"/>
    <w:rsid w:val="1D52235B"/>
    <w:rsid w:val="1D5D84AA"/>
    <w:rsid w:val="1DE49803"/>
    <w:rsid w:val="1DF19947"/>
    <w:rsid w:val="1E04D971"/>
    <w:rsid w:val="1EBE90EC"/>
    <w:rsid w:val="1F2BA0B3"/>
    <w:rsid w:val="1FB31673"/>
    <w:rsid w:val="20006F9C"/>
    <w:rsid w:val="20D5F8CD"/>
    <w:rsid w:val="210CF273"/>
    <w:rsid w:val="21B1FE0F"/>
    <w:rsid w:val="21C0C369"/>
    <w:rsid w:val="21D09105"/>
    <w:rsid w:val="21FEC3CD"/>
    <w:rsid w:val="2221A8C1"/>
    <w:rsid w:val="22609DE9"/>
    <w:rsid w:val="2284FDB6"/>
    <w:rsid w:val="22D74C09"/>
    <w:rsid w:val="231A58F3"/>
    <w:rsid w:val="237AB9BE"/>
    <w:rsid w:val="23B835C0"/>
    <w:rsid w:val="23C17BD9"/>
    <w:rsid w:val="23ECA025"/>
    <w:rsid w:val="248A5FC8"/>
    <w:rsid w:val="24CE33DD"/>
    <w:rsid w:val="256B8A32"/>
    <w:rsid w:val="258A2E14"/>
    <w:rsid w:val="25C77C7E"/>
    <w:rsid w:val="25D6D0E3"/>
    <w:rsid w:val="26049178"/>
    <w:rsid w:val="265EED70"/>
    <w:rsid w:val="26A7C0AA"/>
    <w:rsid w:val="27456BB9"/>
    <w:rsid w:val="276C6BB0"/>
    <w:rsid w:val="2833D429"/>
    <w:rsid w:val="290A30C6"/>
    <w:rsid w:val="29570F42"/>
    <w:rsid w:val="29A3D758"/>
    <w:rsid w:val="2A529FB4"/>
    <w:rsid w:val="2A6FDC19"/>
    <w:rsid w:val="2A75EA9A"/>
    <w:rsid w:val="2B34405A"/>
    <w:rsid w:val="2B72AB74"/>
    <w:rsid w:val="2BEA5598"/>
    <w:rsid w:val="2C2D720D"/>
    <w:rsid w:val="2C78C1AA"/>
    <w:rsid w:val="2C7F77B9"/>
    <w:rsid w:val="2D3F5B0B"/>
    <w:rsid w:val="2D489A35"/>
    <w:rsid w:val="2D5D02A8"/>
    <w:rsid w:val="2DD4E93F"/>
    <w:rsid w:val="2E2CB2FE"/>
    <w:rsid w:val="2EB9BB27"/>
    <w:rsid w:val="2F9B9FE0"/>
    <w:rsid w:val="2FC2C4D7"/>
    <w:rsid w:val="314D54E0"/>
    <w:rsid w:val="3181C644"/>
    <w:rsid w:val="3184F085"/>
    <w:rsid w:val="31AB6824"/>
    <w:rsid w:val="3224DE42"/>
    <w:rsid w:val="328910EB"/>
    <w:rsid w:val="329C1880"/>
    <w:rsid w:val="32C69119"/>
    <w:rsid w:val="32FE79E5"/>
    <w:rsid w:val="3308C59D"/>
    <w:rsid w:val="332DCEF9"/>
    <w:rsid w:val="332F42AC"/>
    <w:rsid w:val="33845523"/>
    <w:rsid w:val="34285DD3"/>
    <w:rsid w:val="343CEED7"/>
    <w:rsid w:val="34A12E07"/>
    <w:rsid w:val="353B10CD"/>
    <w:rsid w:val="35E419E7"/>
    <w:rsid w:val="3613C0E8"/>
    <w:rsid w:val="363C6ED4"/>
    <w:rsid w:val="3650E0D3"/>
    <w:rsid w:val="365AE511"/>
    <w:rsid w:val="3720D217"/>
    <w:rsid w:val="37C02B27"/>
    <w:rsid w:val="37CE0A90"/>
    <w:rsid w:val="3858F19A"/>
    <w:rsid w:val="38761467"/>
    <w:rsid w:val="38C48A46"/>
    <w:rsid w:val="3B3CC59D"/>
    <w:rsid w:val="3C08F8BA"/>
    <w:rsid w:val="3C25FECC"/>
    <w:rsid w:val="3CE200A3"/>
    <w:rsid w:val="3D0162B3"/>
    <w:rsid w:val="3D27EFB7"/>
    <w:rsid w:val="3D5B34CC"/>
    <w:rsid w:val="3D88116B"/>
    <w:rsid w:val="3DDDF4F8"/>
    <w:rsid w:val="3E8FB880"/>
    <w:rsid w:val="3EA9F4D4"/>
    <w:rsid w:val="3EE5268E"/>
    <w:rsid w:val="3F4A1E77"/>
    <w:rsid w:val="3F6717F4"/>
    <w:rsid w:val="3F70122B"/>
    <w:rsid w:val="3FF9A3F2"/>
    <w:rsid w:val="40043A90"/>
    <w:rsid w:val="40480C76"/>
    <w:rsid w:val="407E7DA9"/>
    <w:rsid w:val="40E76F97"/>
    <w:rsid w:val="41DB2A5C"/>
    <w:rsid w:val="421763AC"/>
    <w:rsid w:val="43AD067E"/>
    <w:rsid w:val="447A4E9A"/>
    <w:rsid w:val="4487ED33"/>
    <w:rsid w:val="449E3E11"/>
    <w:rsid w:val="44EA1A22"/>
    <w:rsid w:val="4508829C"/>
    <w:rsid w:val="4558D96A"/>
    <w:rsid w:val="45998751"/>
    <w:rsid w:val="46669AED"/>
    <w:rsid w:val="46CCEA5D"/>
    <w:rsid w:val="46E5B3BE"/>
    <w:rsid w:val="47769141"/>
    <w:rsid w:val="48F09367"/>
    <w:rsid w:val="49F00030"/>
    <w:rsid w:val="4A3E3DE0"/>
    <w:rsid w:val="4A4CDC28"/>
    <w:rsid w:val="4A5F7D8A"/>
    <w:rsid w:val="4AD2B6B5"/>
    <w:rsid w:val="4B937F9C"/>
    <w:rsid w:val="4B99D5C0"/>
    <w:rsid w:val="4BAB8864"/>
    <w:rsid w:val="4C3F6962"/>
    <w:rsid w:val="4D176360"/>
    <w:rsid w:val="4D75C2D0"/>
    <w:rsid w:val="4D97E529"/>
    <w:rsid w:val="4DCF8BFD"/>
    <w:rsid w:val="4E3A070A"/>
    <w:rsid w:val="4F3CB9AE"/>
    <w:rsid w:val="4F8A99A7"/>
    <w:rsid w:val="4FAFBB88"/>
    <w:rsid w:val="4FED2CF5"/>
    <w:rsid w:val="50AE0DEE"/>
    <w:rsid w:val="50E2A70D"/>
    <w:rsid w:val="518FDDED"/>
    <w:rsid w:val="51C81C51"/>
    <w:rsid w:val="51CE6F4A"/>
    <w:rsid w:val="51FE2329"/>
    <w:rsid w:val="520B2A19"/>
    <w:rsid w:val="520F337B"/>
    <w:rsid w:val="521F20DE"/>
    <w:rsid w:val="521FBB0E"/>
    <w:rsid w:val="52C61F12"/>
    <w:rsid w:val="5337E937"/>
    <w:rsid w:val="534CDA5E"/>
    <w:rsid w:val="53E1EBC8"/>
    <w:rsid w:val="53F59F83"/>
    <w:rsid w:val="542C45E1"/>
    <w:rsid w:val="547716A3"/>
    <w:rsid w:val="54C27A23"/>
    <w:rsid w:val="54EB6536"/>
    <w:rsid w:val="55A85EB0"/>
    <w:rsid w:val="5613FAA0"/>
    <w:rsid w:val="5707964B"/>
    <w:rsid w:val="57357650"/>
    <w:rsid w:val="5768D41D"/>
    <w:rsid w:val="5806E490"/>
    <w:rsid w:val="588A39DF"/>
    <w:rsid w:val="58D85379"/>
    <w:rsid w:val="58FFDB7F"/>
    <w:rsid w:val="591BF698"/>
    <w:rsid w:val="59338B34"/>
    <w:rsid w:val="594EA373"/>
    <w:rsid w:val="595659DE"/>
    <w:rsid w:val="59AF7093"/>
    <w:rsid w:val="59B48EF3"/>
    <w:rsid w:val="5AE65982"/>
    <w:rsid w:val="5B0CAD0B"/>
    <w:rsid w:val="5BFDEB3E"/>
    <w:rsid w:val="5CA41FA4"/>
    <w:rsid w:val="5CAB03D0"/>
    <w:rsid w:val="5CDC27EC"/>
    <w:rsid w:val="5CDD7723"/>
    <w:rsid w:val="5D04BB34"/>
    <w:rsid w:val="5D8EA9E0"/>
    <w:rsid w:val="5DFCEC1A"/>
    <w:rsid w:val="5EB13FBD"/>
    <w:rsid w:val="5ED2F9CD"/>
    <w:rsid w:val="5F1B36EB"/>
    <w:rsid w:val="5F55FEA3"/>
    <w:rsid w:val="5F6F0E4C"/>
    <w:rsid w:val="5FD798EC"/>
    <w:rsid w:val="60C572BD"/>
    <w:rsid w:val="60ED0C69"/>
    <w:rsid w:val="6118E720"/>
    <w:rsid w:val="61332DF0"/>
    <w:rsid w:val="61B30497"/>
    <w:rsid w:val="629F372E"/>
    <w:rsid w:val="62E1FA3D"/>
    <w:rsid w:val="6326B129"/>
    <w:rsid w:val="641C6810"/>
    <w:rsid w:val="64B1D38E"/>
    <w:rsid w:val="64C92E7F"/>
    <w:rsid w:val="65459A34"/>
    <w:rsid w:val="655C175A"/>
    <w:rsid w:val="65A92DCE"/>
    <w:rsid w:val="65CF046B"/>
    <w:rsid w:val="65F2B4CC"/>
    <w:rsid w:val="661285C9"/>
    <w:rsid w:val="661D4458"/>
    <w:rsid w:val="665B7335"/>
    <w:rsid w:val="66ECEC0D"/>
    <w:rsid w:val="6773D410"/>
    <w:rsid w:val="67FD4027"/>
    <w:rsid w:val="680275D5"/>
    <w:rsid w:val="692CEF94"/>
    <w:rsid w:val="69692A49"/>
    <w:rsid w:val="698603B7"/>
    <w:rsid w:val="698AF246"/>
    <w:rsid w:val="69F2014E"/>
    <w:rsid w:val="6A25E1DD"/>
    <w:rsid w:val="6A57FCCB"/>
    <w:rsid w:val="6A702C4A"/>
    <w:rsid w:val="6AEEC980"/>
    <w:rsid w:val="6AFD1B11"/>
    <w:rsid w:val="6B14179C"/>
    <w:rsid w:val="6B40F2D0"/>
    <w:rsid w:val="6BE2619D"/>
    <w:rsid w:val="6C117B22"/>
    <w:rsid w:val="6C4B280C"/>
    <w:rsid w:val="6C611D86"/>
    <w:rsid w:val="6CE50100"/>
    <w:rsid w:val="6CE94781"/>
    <w:rsid w:val="6D178666"/>
    <w:rsid w:val="6D33813F"/>
    <w:rsid w:val="6DE6580C"/>
    <w:rsid w:val="6F29F0C8"/>
    <w:rsid w:val="6F377C28"/>
    <w:rsid w:val="6F669C9C"/>
    <w:rsid w:val="6FA8031A"/>
    <w:rsid w:val="7030EB95"/>
    <w:rsid w:val="7047A03B"/>
    <w:rsid w:val="71336AEE"/>
    <w:rsid w:val="716C187D"/>
    <w:rsid w:val="72B252C5"/>
    <w:rsid w:val="72B3FC62"/>
    <w:rsid w:val="72F234E1"/>
    <w:rsid w:val="735C73D4"/>
    <w:rsid w:val="74340473"/>
    <w:rsid w:val="74A57B3F"/>
    <w:rsid w:val="74D16BB5"/>
    <w:rsid w:val="75032BA9"/>
    <w:rsid w:val="751971E4"/>
    <w:rsid w:val="75632117"/>
    <w:rsid w:val="759C7194"/>
    <w:rsid w:val="75F14CBB"/>
    <w:rsid w:val="76779CCC"/>
    <w:rsid w:val="76C9651B"/>
    <w:rsid w:val="77FEA0F6"/>
    <w:rsid w:val="79271239"/>
    <w:rsid w:val="79AA3267"/>
    <w:rsid w:val="79B893CA"/>
    <w:rsid w:val="79F654A4"/>
    <w:rsid w:val="7AA43508"/>
    <w:rsid w:val="7B0CD281"/>
    <w:rsid w:val="7B6BF491"/>
    <w:rsid w:val="7B72596B"/>
    <w:rsid w:val="7BB89A5F"/>
    <w:rsid w:val="7CFC8B31"/>
    <w:rsid w:val="7D9723ED"/>
    <w:rsid w:val="7D998A42"/>
    <w:rsid w:val="7DC05ACE"/>
    <w:rsid w:val="7DD0C354"/>
    <w:rsid w:val="7E5061B3"/>
    <w:rsid w:val="7E52EC04"/>
    <w:rsid w:val="7EA8F606"/>
    <w:rsid w:val="7EAD1845"/>
    <w:rsid w:val="7F07BF4D"/>
    <w:rsid w:val="7F55C1A9"/>
    <w:rsid w:val="7F868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85F7D"/>
  <w15:chartTrackingRefBased/>
  <w15:docId w15:val="{98D56E8A-9F47-42A4-B3E5-4D91948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03B96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ASLOV,H1,H11,H12,H13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aliases w:val="H3,H31,H32,H3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aliases w:val="H4,H41,H42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outlineLvl w:val="3"/>
    </w:pPr>
    <w:rPr>
      <w:bCs w:val="0"/>
      <w:iCs/>
    </w:rPr>
  </w:style>
  <w:style w:type="paragraph" w:styleId="Naslov5">
    <w:name w:val="heading 5"/>
    <w:aliases w:val="H5,H51,H52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H6,H61,H62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aliases w:val="H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ASLOV Znak,H1 Znak,H11 Znak,H12 Znak,H13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aliases w:val="H3 Znak,H31 Znak,H32 Znak,H3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aliases w:val="H4 Znak,H41 Znak,H42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aliases w:val="H5 Znak,H51 Znak,H52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aliases w:val="H6 Znak,H61 Znak,H62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aliases w:val="H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6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5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D371FF"/>
    <w:rPr>
      <w:color w:val="2B579A"/>
      <w:shd w:val="clear" w:color="auto" w:fill="E6E6E6"/>
    </w:rPr>
  </w:style>
  <w:style w:type="paragraph" w:customStyle="1" w:styleId="gmail-msolistparagraph">
    <w:name w:val="gmail-msolistparagraph"/>
    <w:basedOn w:val="Navaden"/>
    <w:rsid w:val="00C05462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lang w:eastAsia="sl-SI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E260D"/>
    <w:rPr>
      <w:rFonts w:ascii="Arial" w:hAnsi="Arial"/>
      <w:szCs w:val="22"/>
      <w:lang w:eastAsia="en-US"/>
    </w:rPr>
  </w:style>
  <w:style w:type="paragraph" w:customStyle="1" w:styleId="Default">
    <w:name w:val="Default"/>
    <w:rsid w:val="00C93BF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avadensplet">
    <w:name w:val="Normal (Web)"/>
    <w:basedOn w:val="Navaden"/>
    <w:uiPriority w:val="99"/>
    <w:rsid w:val="003A713A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paragraph" w:customStyle="1" w:styleId="Odstavekseznama1">
    <w:name w:val="Odstavek seznama1"/>
    <w:basedOn w:val="Navaden"/>
    <w:rsid w:val="009E4225"/>
    <w:pPr>
      <w:suppressAutoHyphens/>
      <w:spacing w:line="276" w:lineRule="auto"/>
      <w:ind w:left="720"/>
      <w:contextualSpacing/>
    </w:pPr>
    <w:rPr>
      <w:rFonts w:ascii="Times New Roman" w:eastAsia="Times New Roman" w:hAnsi="Times New Roman"/>
      <w:sz w:val="22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F6323C"/>
    <w:rPr>
      <w:color w:val="954F72" w:themeColor="followedHyperlink"/>
      <w:u w:val="single"/>
    </w:rPr>
  </w:style>
  <w:style w:type="paragraph" w:customStyle="1" w:styleId="tevilnatoka">
    <w:name w:val="tevilnatoka"/>
    <w:basedOn w:val="Navaden"/>
    <w:rsid w:val="002459B7"/>
    <w:pPr>
      <w:spacing w:before="100" w:beforeAutospacing="1" w:after="100" w:afterAutospacing="1" w:line="240" w:lineRule="auto"/>
      <w:jc w:val="left"/>
    </w:pPr>
    <w:rPr>
      <w:rFonts w:ascii="Calibri" w:hAnsi="Calibri" w:cs="Calibri"/>
      <w:sz w:val="22"/>
      <w:lang w:eastAsia="sl-SI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2067F6"/>
    <w:pPr>
      <w:pBdr>
        <w:top w:val="single" w:sz="4" w:space="10" w:color="541C72"/>
        <w:bottom w:val="single" w:sz="4" w:space="10" w:color="541C72"/>
      </w:pBdr>
      <w:spacing w:line="276" w:lineRule="auto"/>
      <w:jc w:val="center"/>
    </w:pPr>
    <w:rPr>
      <w:rFonts w:cs="Arial"/>
      <w:b/>
      <w:bCs/>
      <w:i/>
      <w:iCs/>
      <w:spacing w:val="20"/>
      <w:sz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rsid w:val="002067F6"/>
    <w:rPr>
      <w:rFonts w:ascii="Arial" w:hAnsi="Arial" w:cs="Arial"/>
      <w:b/>
      <w:bCs/>
      <w:i/>
      <w:iCs/>
      <w:spacing w:val="2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B638D3DE388448AE594A9AF4D1524" ma:contentTypeVersion="16" ma:contentTypeDescription="Ustvari nov dokument." ma:contentTypeScope="" ma:versionID="465c412afc9cfa141a329eff80c47c28">
  <xsd:schema xmlns:xsd="http://www.w3.org/2001/XMLSchema" xmlns:xs="http://www.w3.org/2001/XMLSchema" xmlns:p="http://schemas.microsoft.com/office/2006/metadata/properties" xmlns:ns2="0cc01e1b-c1ec-46ad-8470-cc4efd71cc4e" xmlns:ns3="1ab30142-4f2b-4185-a058-a7bea32e6cdd" targetNamespace="http://schemas.microsoft.com/office/2006/metadata/properties" ma:root="true" ma:fieldsID="68af860537d971af8c7f836370635442" ns2:_="" ns3:_="">
    <xsd:import namespace="0cc01e1b-c1ec-46ad-8470-cc4efd71cc4e"/>
    <xsd:import namespace="1ab30142-4f2b-4185-a058-a7bea32e6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01e1b-c1ec-46ad-8470-cc4efd71cc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30142-4f2b-4185-a058-a7bea32e6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bb04592c-1a50-4359-be8f-f5dbdbaab038}" ma:internalName="TaxCatchAll" ma:showField="CatchAllData" ma:web="1ab30142-4f2b-4185-a058-a7bea32e6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b30142-4f2b-4185-a058-a7bea32e6cdd" xsi:nil="true"/>
    <lcf76f155ced4ddcb4097134ff3c332f xmlns="0cc01e1b-c1ec-46ad-8470-cc4efd71cc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3204B4-971A-4EA8-8EAA-3163667673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96411-1875-46C5-AD78-064F15DE0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38292F-AA9A-46D7-8B56-74BC5A75F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c01e1b-c1ec-46ad-8470-cc4efd71cc4e"/>
    <ds:schemaRef ds:uri="1ab30142-4f2b-4185-a058-a7bea32e6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2ED82-4120-4D7E-A0B0-876FDA5928C0}">
  <ds:schemaRefs>
    <ds:schemaRef ds:uri="http://schemas.microsoft.com/office/2006/metadata/properties"/>
    <ds:schemaRef ds:uri="http://schemas.microsoft.com/office/infopath/2007/PartnerControls"/>
    <ds:schemaRef ds:uri="1ab30142-4f2b-4185-a058-a7bea32e6cdd"/>
    <ds:schemaRef ds:uri="0cc01e1b-c1ec-46ad-8470-cc4efd71cc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17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2600</CharactersWithSpaces>
  <SharedDoc>false</SharedDoc>
  <HLinks>
    <vt:vector size="384" baseType="variant">
      <vt:variant>
        <vt:i4>4653073</vt:i4>
      </vt:variant>
      <vt:variant>
        <vt:i4>351</vt:i4>
      </vt:variant>
      <vt:variant>
        <vt:i4>0</vt:i4>
      </vt:variant>
      <vt:variant>
        <vt:i4>5</vt:i4>
      </vt:variant>
      <vt:variant>
        <vt:lpwstr>https://ejn.gov.si/espd/</vt:lpwstr>
      </vt:variant>
      <vt:variant>
        <vt:lpwstr/>
      </vt:variant>
      <vt:variant>
        <vt:i4>7602218</vt:i4>
      </vt:variant>
      <vt:variant>
        <vt:i4>348</vt:i4>
      </vt:variant>
      <vt:variant>
        <vt:i4>0</vt:i4>
      </vt:variant>
      <vt:variant>
        <vt:i4>5</vt:i4>
      </vt:variant>
      <vt:variant>
        <vt:lpwstr>http://www.uradni-list.si/1/objava.jsp?sop=2022-01-0014</vt:lpwstr>
      </vt:variant>
      <vt:variant>
        <vt:lpwstr/>
      </vt:variant>
      <vt:variant>
        <vt:i4>7405615</vt:i4>
      </vt:variant>
      <vt:variant>
        <vt:i4>345</vt:i4>
      </vt:variant>
      <vt:variant>
        <vt:i4>0</vt:i4>
      </vt:variant>
      <vt:variant>
        <vt:i4>5</vt:i4>
      </vt:variant>
      <vt:variant>
        <vt:lpwstr>http://www.uradni-list.si/1/objava.jsp?sop=2020-01-2765</vt:lpwstr>
      </vt:variant>
      <vt:variant>
        <vt:lpwstr/>
      </vt:variant>
      <vt:variant>
        <vt:i4>7340073</vt:i4>
      </vt:variant>
      <vt:variant>
        <vt:i4>342</vt:i4>
      </vt:variant>
      <vt:variant>
        <vt:i4>0</vt:i4>
      </vt:variant>
      <vt:variant>
        <vt:i4>5</vt:i4>
      </vt:variant>
      <vt:variant>
        <vt:lpwstr>http://www.uradni-list.si/1/objava.jsp?sop=2011-01-3056</vt:lpwstr>
      </vt:variant>
      <vt:variant>
        <vt:lpwstr/>
      </vt:variant>
      <vt:variant>
        <vt:i4>7143474</vt:i4>
      </vt:variant>
      <vt:variant>
        <vt:i4>339</vt:i4>
      </vt:variant>
      <vt:variant>
        <vt:i4>0</vt:i4>
      </vt:variant>
      <vt:variant>
        <vt:i4>5</vt:i4>
      </vt:variant>
      <vt:variant>
        <vt:lpwstr>http://www.ikglr.gov.si/si/delovna_podrocja/izvajanje_del_v_gozdovih</vt:lpwstr>
      </vt:variant>
      <vt:variant>
        <vt:lpwstr/>
      </vt:variant>
      <vt:variant>
        <vt:i4>8192041</vt:i4>
      </vt:variant>
      <vt:variant>
        <vt:i4>336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333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330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327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1179711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_Toc199957227</vt:lpwstr>
      </vt:variant>
      <vt:variant>
        <vt:i4>1179711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_Toc199957226</vt:lpwstr>
      </vt:variant>
      <vt:variant>
        <vt:i4>1179711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_Toc199957225</vt:lpwstr>
      </vt:variant>
      <vt:variant>
        <vt:i4>1179711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_Toc199957224</vt:lpwstr>
      </vt:variant>
      <vt:variant>
        <vt:i4>1179711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_Toc199957223</vt:lpwstr>
      </vt:variant>
      <vt:variant>
        <vt:i4>1179711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_Toc199957222</vt:lpwstr>
      </vt:variant>
      <vt:variant>
        <vt:i4>1179711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_Toc199957221</vt:lpwstr>
      </vt:variant>
      <vt:variant>
        <vt:i4>1179711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_Toc199957220</vt:lpwstr>
      </vt:variant>
      <vt:variant>
        <vt:i4>1114175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_Toc199957219</vt:lpwstr>
      </vt:variant>
      <vt:variant>
        <vt:i4>1114175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_Toc199957218</vt:lpwstr>
      </vt:variant>
      <vt:variant>
        <vt:i4>1114175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_Toc199957217</vt:lpwstr>
      </vt:variant>
      <vt:variant>
        <vt:i4>1114175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_Toc199957216</vt:lpwstr>
      </vt:variant>
      <vt:variant>
        <vt:i4>1114175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_Toc199957215</vt:lpwstr>
      </vt:variant>
      <vt:variant>
        <vt:i4>1114175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_Toc199957214</vt:lpwstr>
      </vt:variant>
      <vt:variant>
        <vt:i4>1114175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_Toc199957213</vt:lpwstr>
      </vt:variant>
      <vt:variant>
        <vt:i4>1114175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_Toc199957212</vt:lpwstr>
      </vt:variant>
      <vt:variant>
        <vt:i4>1114175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_Toc199957211</vt:lpwstr>
      </vt:variant>
      <vt:variant>
        <vt:i4>1114175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_Toc199957210</vt:lpwstr>
      </vt:variant>
      <vt:variant>
        <vt:i4>1048639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_Toc199957209</vt:lpwstr>
      </vt:variant>
      <vt:variant>
        <vt:i4>1048639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_Toc199957208</vt:lpwstr>
      </vt:variant>
      <vt:variant>
        <vt:i4>1048639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_Toc199957207</vt:lpwstr>
      </vt:variant>
      <vt:variant>
        <vt:i4>1048639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_Toc199957206</vt:lpwstr>
      </vt:variant>
      <vt:variant>
        <vt:i4>1048639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_Toc199957205</vt:lpwstr>
      </vt:variant>
      <vt:variant>
        <vt:i4>1048639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_Toc199957204</vt:lpwstr>
      </vt:variant>
      <vt:variant>
        <vt:i4>1048639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_Toc199957203</vt:lpwstr>
      </vt:variant>
      <vt:variant>
        <vt:i4>1048639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_Toc199957202</vt:lpwstr>
      </vt:variant>
      <vt:variant>
        <vt:i4>1048639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_Toc199957201</vt:lpwstr>
      </vt:variant>
      <vt:variant>
        <vt:i4>1048639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_Toc199957200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_Toc199957199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_Toc199957198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_Toc199957197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_Toc199957196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_Toc199957195</vt:lpwstr>
      </vt:variant>
      <vt:variant>
        <vt:i4>1638460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_Toc199957194</vt:lpwstr>
      </vt:variant>
      <vt:variant>
        <vt:i4>1638460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_Toc199957193</vt:lpwstr>
      </vt:variant>
      <vt:variant>
        <vt:i4>1638460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_Toc199957192</vt:lpwstr>
      </vt:variant>
      <vt:variant>
        <vt:i4>1638460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_Toc199957191</vt:lpwstr>
      </vt:variant>
      <vt:variant>
        <vt:i4>1638460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_Toc199957190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_Toc199957189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_Toc199957188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_Toc199957187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_Toc199957186</vt:lpwstr>
      </vt:variant>
      <vt:variant>
        <vt:i4>1572924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_Toc199957185</vt:lpwstr>
      </vt:variant>
      <vt:variant>
        <vt:i4>1572924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_Toc199957184</vt:lpwstr>
      </vt:variant>
      <vt:variant>
        <vt:i4>1572924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_Toc199957183</vt:lpwstr>
      </vt:variant>
      <vt:variant>
        <vt:i4>1572924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_Toc199957182</vt:lpwstr>
      </vt:variant>
      <vt:variant>
        <vt:i4>1572924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_Toc199957181</vt:lpwstr>
      </vt:variant>
      <vt:variant>
        <vt:i4>1572924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_Toc199957180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_Toc199957179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_Toc199957178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_Toc199957177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_Toc199957176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_Toc199957175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_Toc199957174</vt:lpwstr>
      </vt:variant>
      <vt:variant>
        <vt:i4>2162728</vt:i4>
      </vt:variant>
      <vt:variant>
        <vt:i4>0</vt:i4>
      </vt:variant>
      <vt:variant>
        <vt:i4>0</vt:i4>
      </vt:variant>
      <vt:variant>
        <vt:i4>5</vt:i4>
      </vt:variant>
      <vt:variant>
        <vt:lpwstr>http://pisrs.si/Pis.web/pregledPredpisa?id=ZAKO1263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Ivana Marn</cp:lastModifiedBy>
  <cp:revision>23</cp:revision>
  <cp:lastPrinted>2025-06-04T16:46:00Z</cp:lastPrinted>
  <dcterms:created xsi:type="dcterms:W3CDTF">2025-08-20T11:25:00Z</dcterms:created>
  <dcterms:modified xsi:type="dcterms:W3CDTF">2025-08-20T11:58:00Z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0x010100018B638D3DE388448AE594A9AF4D1524</vt:lpwstr>
  </property>
  <property fmtid="{D5CDD505-2E9C-101B-9397-08002B2CF9AE}" pid="3" name="MediaServiceImageTags">
    <vt:lpwstr/>
  </property>
</Properties>
</file>